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A8" w:rsidRPr="003B1C38" w:rsidRDefault="00A670A8" w:rsidP="00DF6954">
      <w:pPr>
        <w:ind w:firstLine="0"/>
        <w:jc w:val="center"/>
        <w:rPr>
          <w:rFonts w:asciiTheme="minorHAnsi" w:hAnsiTheme="minorHAnsi" w:cs="Arial"/>
          <w:b/>
          <w:lang w:val="en-US"/>
        </w:rPr>
      </w:pPr>
      <w:r w:rsidRPr="003B1C38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9F5798" w:rsidRPr="003B1C38" w:rsidRDefault="00A670A8" w:rsidP="00A670A8">
      <w:pPr>
        <w:ind w:firstLine="0"/>
        <w:jc w:val="center"/>
        <w:rPr>
          <w:rFonts w:asciiTheme="minorHAnsi" w:hAnsiTheme="minorHAnsi" w:cs="Calibri"/>
          <w:lang w:val="en-US"/>
        </w:rPr>
      </w:pPr>
      <w:r w:rsidRPr="003B1C38">
        <w:rPr>
          <w:rFonts w:asciiTheme="minorHAnsi" w:hAnsiTheme="minorHAnsi" w:cs="Arial"/>
          <w:b/>
          <w:lang w:val="en-US"/>
        </w:rPr>
        <w:t>Bureau of National statistics</w:t>
      </w: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307BD" w:rsidRPr="003B1C38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3B1C38">
        <w:rPr>
          <w:rFonts w:asciiTheme="minorHAnsi" w:hAnsiTheme="minorHAnsi" w:cs="Calibri"/>
          <w:b/>
          <w:sz w:val="40"/>
          <w:szCs w:val="40"/>
          <w:lang w:val="en-US"/>
        </w:rPr>
        <w:t>S</w:t>
      </w:r>
      <w:r w:rsidR="00E47CE3" w:rsidRPr="003B1C38">
        <w:rPr>
          <w:rFonts w:asciiTheme="minorHAnsi" w:hAnsiTheme="minorHAnsi" w:cs="Calibri"/>
          <w:b/>
          <w:sz w:val="40"/>
          <w:szCs w:val="40"/>
          <w:lang w:val="en-US"/>
        </w:rPr>
        <w:t>ocio</w:t>
      </w:r>
      <w:r w:rsidRPr="003B1C38">
        <w:rPr>
          <w:rFonts w:asciiTheme="minorHAnsi" w:hAnsiTheme="minorHAnsi" w:cs="Calibri"/>
          <w:b/>
          <w:sz w:val="40"/>
          <w:szCs w:val="40"/>
          <w:lang w:val="en-US"/>
        </w:rPr>
        <w:t>-</w:t>
      </w:r>
      <w:r w:rsidR="00E47CE3" w:rsidRPr="003B1C38">
        <w:rPr>
          <w:rFonts w:asciiTheme="minorHAnsi" w:hAnsiTheme="minorHAnsi" w:cs="Calibri"/>
          <w:b/>
          <w:sz w:val="40"/>
          <w:szCs w:val="40"/>
          <w:lang w:val="en-US"/>
        </w:rPr>
        <w:t>economic developmentof the</w:t>
      </w:r>
    </w:p>
    <w:p w:rsidR="009F5798" w:rsidRPr="003B1C38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3B1C38">
        <w:rPr>
          <w:rFonts w:asciiTheme="minorHAnsi" w:hAnsiTheme="minorHAnsi" w:cs="Calibri"/>
          <w:b/>
          <w:sz w:val="40"/>
          <w:szCs w:val="40"/>
          <w:lang w:val="en-US"/>
        </w:rPr>
        <w:t>R</w:t>
      </w:r>
      <w:r w:rsidR="00E47CE3" w:rsidRPr="003B1C38">
        <w:rPr>
          <w:rFonts w:asciiTheme="minorHAnsi" w:hAnsiTheme="minorHAnsi" w:cs="Calibri"/>
          <w:b/>
          <w:sz w:val="40"/>
          <w:szCs w:val="40"/>
          <w:lang w:val="en-US"/>
        </w:rPr>
        <w:t>epublic of</w:t>
      </w:r>
      <w:r w:rsidRPr="003B1C38">
        <w:rPr>
          <w:rFonts w:asciiTheme="minorHAnsi" w:hAnsiTheme="minorHAnsi" w:cs="Calibri"/>
          <w:b/>
          <w:sz w:val="40"/>
          <w:szCs w:val="40"/>
          <w:lang w:val="en-US"/>
        </w:rPr>
        <w:t xml:space="preserve"> K</w:t>
      </w:r>
      <w:r w:rsidR="00E47CE3" w:rsidRPr="003B1C38">
        <w:rPr>
          <w:rFonts w:asciiTheme="minorHAnsi" w:hAnsiTheme="minorHAnsi" w:cs="Calibri"/>
          <w:b/>
          <w:sz w:val="40"/>
          <w:szCs w:val="40"/>
          <w:lang w:val="en-US"/>
        </w:rPr>
        <w:t>azakhstan</w:t>
      </w:r>
    </w:p>
    <w:p w:rsidR="00C151E4" w:rsidRPr="003B1C38" w:rsidRDefault="00C151E4" w:rsidP="002A10F8">
      <w:pPr>
        <w:ind w:firstLine="0"/>
        <w:jc w:val="left"/>
        <w:rPr>
          <w:rFonts w:asciiTheme="minorHAnsi" w:hAnsiTheme="minorHAnsi" w:cs="Calibri"/>
          <w:b/>
          <w:lang w:val="en-US"/>
        </w:rPr>
      </w:pPr>
    </w:p>
    <w:p w:rsidR="00C151E4" w:rsidRPr="003B1C38" w:rsidRDefault="00BE70BC" w:rsidP="00AD10E3">
      <w:pPr>
        <w:jc w:val="left"/>
        <w:rPr>
          <w:rFonts w:asciiTheme="minorHAnsi" w:hAnsiTheme="minorHAnsi" w:cs="Calibri"/>
          <w:b/>
          <w:lang w:val="en-US"/>
        </w:rPr>
      </w:pPr>
      <w:r w:rsidRPr="003B1C38">
        <w:rPr>
          <w:rFonts w:asciiTheme="minorHAnsi" w:hAnsiTheme="minorHAnsi" w:cs="Calibri"/>
          <w:b/>
          <w:lang w:val="en-US"/>
        </w:rPr>
        <w:t>January-</w:t>
      </w:r>
      <w:r w:rsidR="009F360F" w:rsidRPr="003B1C38">
        <w:rPr>
          <w:rFonts w:asciiTheme="minorHAnsi" w:hAnsiTheme="minorHAnsi" w:cs="Calibri"/>
          <w:b/>
          <w:lang w:val="en-US"/>
        </w:rPr>
        <w:t xml:space="preserve">June </w:t>
      </w:r>
      <w:r w:rsidR="00AF528D" w:rsidRPr="003B1C38">
        <w:rPr>
          <w:rFonts w:asciiTheme="minorHAnsi" w:hAnsiTheme="minorHAnsi" w:cs="Calibri"/>
          <w:b/>
          <w:lang w:val="en-US"/>
        </w:rPr>
        <w:t xml:space="preserve"> </w:t>
      </w:r>
      <w:r w:rsidR="00C151E4" w:rsidRPr="003B1C38">
        <w:rPr>
          <w:rFonts w:asciiTheme="minorHAnsi" w:hAnsiTheme="minorHAnsi" w:cs="Calibri"/>
          <w:b/>
          <w:lang w:val="en-US"/>
        </w:rPr>
        <w:t>20</w:t>
      </w:r>
      <w:r w:rsidR="00000CFA" w:rsidRPr="003B1C38">
        <w:rPr>
          <w:rFonts w:asciiTheme="minorHAnsi" w:hAnsiTheme="minorHAnsi" w:cs="Calibri"/>
          <w:b/>
          <w:lang w:val="en-US"/>
        </w:rPr>
        <w:t>2</w:t>
      </w:r>
      <w:r w:rsidR="009D2575" w:rsidRPr="003B1C38">
        <w:rPr>
          <w:rFonts w:asciiTheme="minorHAnsi" w:hAnsiTheme="minorHAnsi" w:cs="Calibri"/>
          <w:b/>
          <w:lang w:val="en-US"/>
        </w:rPr>
        <w:t>1</w:t>
      </w:r>
    </w:p>
    <w:p w:rsidR="009F1395" w:rsidRPr="003B1C38" w:rsidRDefault="009F1395" w:rsidP="002A10F8">
      <w:pPr>
        <w:ind w:firstLine="0"/>
        <w:jc w:val="left"/>
        <w:rPr>
          <w:rFonts w:asciiTheme="minorHAnsi" w:hAnsiTheme="minorHAnsi" w:cs="Calibri"/>
          <w:b/>
          <w:lang w:val="kk-KZ"/>
        </w:rPr>
      </w:pPr>
    </w:p>
    <w:p w:rsidR="009F1395" w:rsidRPr="003B1C38" w:rsidRDefault="004665AC" w:rsidP="00AD10E3">
      <w:pPr>
        <w:jc w:val="left"/>
        <w:rPr>
          <w:rFonts w:asciiTheme="minorHAnsi" w:hAnsiTheme="minorHAnsi" w:cs="Calibri"/>
          <w:b/>
          <w:lang w:val="kk-KZ"/>
        </w:rPr>
      </w:pPr>
      <w:r w:rsidRPr="003B1C38">
        <w:rPr>
          <w:rFonts w:asciiTheme="minorHAnsi" w:hAnsiTheme="minorHAnsi" w:cs="Calibri"/>
          <w:b/>
          <w:lang w:val="en-US"/>
        </w:rPr>
        <w:t>Statistical bulletin</w:t>
      </w: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sz w:val="24"/>
          <w:szCs w:val="24"/>
          <w:lang w:val="en-US"/>
        </w:rPr>
      </w:pPr>
    </w:p>
    <w:p w:rsidR="009F5798" w:rsidRPr="003B1C38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3B1C38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3B1C38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3B1C38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3B1C38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B1C38" w:rsidRDefault="003C1721" w:rsidP="00605419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3B1C38">
        <w:rPr>
          <w:rFonts w:asciiTheme="minorHAnsi" w:hAnsiTheme="minorHAnsi" w:cs="Calibri"/>
          <w:b/>
          <w:sz w:val="16"/>
          <w:szCs w:val="16"/>
          <w:lang w:val="en-US"/>
        </w:rPr>
        <w:t xml:space="preserve">Nur-Sultan </w:t>
      </w:r>
      <w:r w:rsidR="007308D9" w:rsidRPr="003B1C38">
        <w:rPr>
          <w:rFonts w:asciiTheme="minorHAnsi" w:hAnsiTheme="minorHAnsi" w:cs="Calibri"/>
          <w:b/>
          <w:sz w:val="16"/>
          <w:szCs w:val="16"/>
          <w:lang w:val="en-US"/>
        </w:rPr>
        <w:t>202</w:t>
      </w:r>
      <w:r w:rsidR="00F419DD" w:rsidRPr="003B1C38">
        <w:rPr>
          <w:rFonts w:asciiTheme="minorHAnsi" w:hAnsiTheme="minorHAnsi" w:cs="Calibri"/>
          <w:b/>
          <w:sz w:val="16"/>
          <w:szCs w:val="16"/>
          <w:lang w:val="en-US"/>
        </w:rPr>
        <w:t>1</w:t>
      </w:r>
    </w:p>
    <w:p w:rsidR="009C5E00" w:rsidRPr="003B1C38" w:rsidRDefault="009C5E00" w:rsidP="00391CD6">
      <w:pPr>
        <w:pageBreakBefore/>
        <w:ind w:firstLine="0"/>
        <w:rPr>
          <w:rFonts w:asciiTheme="minorHAnsi" w:hAnsiTheme="minorHAnsi" w:cs="Calibri"/>
          <w:b/>
          <w:sz w:val="18"/>
          <w:szCs w:val="18"/>
          <w:lang w:val="en-GB"/>
        </w:rPr>
      </w:pPr>
      <w:r w:rsidRPr="003B1C38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="00D7239F">
        <w:rPr>
          <w:rFonts w:asciiTheme="minorHAnsi" w:hAnsiTheme="minorHAnsi" w:cs="Calibri"/>
          <w:b/>
          <w:sz w:val="18"/>
          <w:szCs w:val="18"/>
          <w:lang w:val="kk-KZ"/>
        </w:rPr>
        <w:t xml:space="preserve"> </w:t>
      </w:r>
      <w:r w:rsidR="00D052BE" w:rsidRPr="003B1C38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BE70BC" w:rsidRPr="003B1C38">
        <w:rPr>
          <w:rFonts w:asciiTheme="minorHAnsi" w:hAnsiTheme="minorHAnsi" w:cs="Calibri"/>
          <w:b/>
          <w:lang w:val="en-US"/>
        </w:rPr>
        <w:t>January-</w:t>
      </w:r>
      <w:r w:rsidR="009F360F" w:rsidRPr="003B1C38">
        <w:rPr>
          <w:rFonts w:asciiTheme="minorHAnsi" w:hAnsiTheme="minorHAnsi" w:cs="Calibri"/>
          <w:b/>
          <w:lang w:val="en-US"/>
        </w:rPr>
        <w:t>June</w:t>
      </w:r>
      <w:r w:rsidR="009D2575" w:rsidRPr="003B1C38">
        <w:rPr>
          <w:rFonts w:asciiTheme="minorHAnsi" w:hAnsiTheme="minorHAnsi" w:cs="Calibri"/>
          <w:b/>
          <w:sz w:val="18"/>
          <w:szCs w:val="18"/>
          <w:lang w:val="en-US"/>
        </w:rPr>
        <w:t xml:space="preserve"> 2021</w:t>
      </w:r>
      <w:r w:rsidR="00D1382B" w:rsidRPr="003B1C38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</w:t>
      </w:r>
      <w:r w:rsidRPr="003B1C38">
        <w:rPr>
          <w:rFonts w:asciiTheme="minorHAnsi" w:hAnsiTheme="minorHAnsi" w:cs="Calibri"/>
          <w:b/>
          <w:sz w:val="18"/>
          <w:szCs w:val="18"/>
          <w:lang w:val="en-GB"/>
        </w:rPr>
        <w:t xml:space="preserve"> data)</w:t>
      </w: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GB"/>
        </w:rPr>
      </w:pP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B1C38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B1C38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3B1C38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3B1C38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3B1C38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3B1C38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3B1C38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BE70BC" w:rsidRPr="003B1C38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9F360F" w:rsidRPr="003B1C38">
        <w:rPr>
          <w:rFonts w:asciiTheme="minorHAnsi" w:hAnsiTheme="minorHAnsi" w:cs="Calibri"/>
          <w:color w:val="auto"/>
          <w:sz w:val="18"/>
          <w:szCs w:val="18"/>
          <w:lang w:val="en-US"/>
        </w:rPr>
        <w:t>June</w:t>
      </w:r>
      <w:r w:rsidR="00AF528D" w:rsidRPr="003B1C38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 </w:t>
      </w:r>
      <w:r w:rsidR="00555926" w:rsidRPr="003B1C38">
        <w:rPr>
          <w:rFonts w:asciiTheme="minorHAnsi" w:hAnsiTheme="minorHAnsi" w:cs="Calibri"/>
          <w:color w:val="auto"/>
          <w:sz w:val="18"/>
          <w:szCs w:val="18"/>
          <w:lang w:val="en-US"/>
        </w:rPr>
        <w:t>202</w:t>
      </w:r>
      <w:r w:rsidR="009D2575" w:rsidRPr="003B1C38">
        <w:rPr>
          <w:rFonts w:asciiTheme="minorHAnsi" w:hAnsiTheme="minorHAnsi" w:cs="Calibri"/>
          <w:color w:val="auto"/>
          <w:sz w:val="18"/>
          <w:szCs w:val="18"/>
          <w:lang w:val="en-US"/>
        </w:rPr>
        <w:t>1</w:t>
      </w:r>
      <w:r w:rsidR="00760812" w:rsidRPr="003B1C38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9C5E00" w:rsidRPr="003B1C38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B1C3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B1C3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B1C3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B1C3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B1C3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B1C3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C151E4" w:rsidRPr="003B1C38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3B1C38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3B1C38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9C5E00" w:rsidRPr="003B1C38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3B1C38">
        <w:rPr>
          <w:rFonts w:asciiTheme="minorHAnsi" w:hAnsiTheme="minorHAnsi" w:cs="Calibri"/>
          <w:color w:val="auto"/>
          <w:spacing w:val="3"/>
          <w:sz w:val="18"/>
          <w:szCs w:val="18"/>
        </w:rPr>
        <w:t>Nur-Sultan</w:t>
      </w:r>
      <w:r w:rsidR="00C151E4" w:rsidRPr="003B1C38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, </w:t>
      </w:r>
      <w:r w:rsidR="00C151E4" w:rsidRPr="003B1C38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r w:rsidR="000E7556" w:rsidRPr="003B1C38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 el</w:t>
      </w:r>
      <w:r w:rsidR="00C151E4" w:rsidRPr="003B1C38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street</w:t>
      </w:r>
    </w:p>
    <w:p w:rsidR="00C151E4" w:rsidRPr="003B1C38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3B1C38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C306D6" w:rsidRPr="003B1C38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kk-KZ"/>
        </w:rPr>
      </w:pPr>
      <w:r w:rsidRPr="003B1C38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C306D6" w:rsidRPr="003B1C38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en-US"/>
        </w:rPr>
      </w:pPr>
      <w:r w:rsidRPr="003B1C38">
        <w:rPr>
          <w:rFonts w:asciiTheme="minorHAnsi" w:hAnsiTheme="minorHAnsi" w:cs="Arial"/>
          <w:sz w:val="18"/>
          <w:szCs w:val="18"/>
          <w:lang w:val="en-US"/>
        </w:rPr>
        <w:t>of the Republic of Kazakhstan</w:t>
      </w:r>
    </w:p>
    <w:p w:rsidR="00C306D6" w:rsidRPr="003B1C38" w:rsidRDefault="00C306D6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B1C38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</w:p>
    <w:p w:rsidR="003A350F" w:rsidRPr="003B1C38" w:rsidRDefault="003A350F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B1C38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9C5E00" w:rsidRPr="003B1C38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B1C38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C306D6" w:rsidRPr="003B1C38" w:rsidRDefault="009C5E00" w:rsidP="00C306D6">
      <w:pPr>
        <w:autoSpaceDE w:val="0"/>
        <w:autoSpaceDN w:val="0"/>
        <w:adjustRightInd w:val="0"/>
        <w:ind w:firstLine="0"/>
        <w:rPr>
          <w:rFonts w:asciiTheme="minorHAnsi" w:hAnsiTheme="minorHAnsi" w:cs="Calibri"/>
          <w:lang w:val="kk-KZ"/>
        </w:rPr>
      </w:pPr>
      <w:r w:rsidRPr="003B1C38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r w:rsidR="00DF6954" w:rsidRPr="003B1C38">
        <w:rPr>
          <w:rFonts w:asciiTheme="minorHAnsi" w:hAnsiTheme="minorHAnsi" w:cs="Calibri"/>
          <w:sz w:val="18"/>
          <w:szCs w:val="18"/>
          <w:lang w:val="en-US"/>
        </w:rPr>
        <w:t>e.stat@aspire.gov.kz</w:t>
      </w:r>
    </w:p>
    <w:p w:rsidR="009C5E00" w:rsidRPr="003B1C38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B1C38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</w:t>
      </w:r>
      <w:r w:rsidR="009C5E00" w:rsidRPr="003B1C38">
        <w:rPr>
          <w:rFonts w:asciiTheme="minorHAnsi" w:hAnsiTheme="minorHAnsi" w:cs="Calibri"/>
          <w:color w:val="auto"/>
          <w:spacing w:val="6"/>
          <w:sz w:val="18"/>
          <w:szCs w:val="18"/>
        </w:rPr>
        <w:t>stat.gov.kz</w:t>
      </w: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B1C3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B1C3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B1C3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B1C3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B1C38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8173EE" w:rsidRPr="003B1C38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3B1C38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8173EE" w:rsidRPr="003B1C38" w:rsidRDefault="009C5E00" w:rsidP="00041818">
      <w:pPr>
        <w:ind w:firstLine="0"/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3B1C38">
        <w:rPr>
          <w:rFonts w:asciiTheme="minorHAnsi" w:hAnsiTheme="minorHAnsi" w:cs="Calibri"/>
          <w:spacing w:val="9"/>
          <w:sz w:val="18"/>
          <w:szCs w:val="18"/>
          <w:lang w:val="en-GB"/>
        </w:rPr>
        <w:t>-</w:t>
      </w:r>
      <w:r w:rsidR="00C96EDA" w:rsidRPr="003B1C38">
        <w:rPr>
          <w:rFonts w:asciiTheme="minorHAnsi" w:hAnsiTheme="minorHAnsi" w:cs="Calibri"/>
          <w:spacing w:val="9"/>
          <w:sz w:val="18"/>
          <w:szCs w:val="18"/>
          <w:lang w:val="en-GB"/>
        </w:rPr>
        <w:t>it is abse</w:t>
      </w:r>
      <w:r w:rsidR="00034C29" w:rsidRPr="003B1C38">
        <w:rPr>
          <w:rFonts w:asciiTheme="minorHAnsi" w:hAnsiTheme="minorHAnsi" w:cs="Calibri"/>
          <w:spacing w:val="9"/>
          <w:sz w:val="18"/>
          <w:szCs w:val="18"/>
          <w:lang w:val="en-GB"/>
        </w:rPr>
        <w:t>nt</w:t>
      </w:r>
    </w:p>
    <w:p w:rsidR="008173EE" w:rsidRPr="003B1C38" w:rsidRDefault="00034C29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3B1C38">
        <w:rPr>
          <w:rFonts w:asciiTheme="minorHAnsi" w:hAnsiTheme="minorHAnsi" w:cs="Calibri"/>
          <w:spacing w:val="5"/>
          <w:sz w:val="18"/>
          <w:szCs w:val="18"/>
          <w:lang w:val="en-GB"/>
        </w:rPr>
        <w:t>0,0 – a small quantity</w:t>
      </w:r>
    </w:p>
    <w:p w:rsidR="004C24BB" w:rsidRPr="003B1C38" w:rsidRDefault="004C24BB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3B1C38">
        <w:rPr>
          <w:rFonts w:asciiTheme="minorHAnsi" w:hAnsiTheme="minorHAnsi" w:cs="Calibri"/>
          <w:spacing w:val="5"/>
          <w:sz w:val="18"/>
          <w:szCs w:val="18"/>
          <w:lang w:val="en-US"/>
        </w:rPr>
        <w:t>x – data are confedential</w:t>
      </w:r>
    </w:p>
    <w:p w:rsidR="009C5E00" w:rsidRPr="003B1C38" w:rsidRDefault="009C5E00" w:rsidP="00041818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3B1C38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– data are </w:t>
      </w:r>
      <w:r w:rsidR="00034C29" w:rsidRPr="003B1C38">
        <w:rPr>
          <w:rFonts w:asciiTheme="minorHAnsi" w:hAnsiTheme="minorHAnsi" w:cs="Calibri"/>
          <w:spacing w:val="6"/>
          <w:sz w:val="18"/>
          <w:szCs w:val="18"/>
          <w:lang w:val="en-GB"/>
        </w:rPr>
        <w:t>absent</w:t>
      </w:r>
    </w:p>
    <w:p w:rsidR="00A004CA" w:rsidRPr="003B1C38" w:rsidRDefault="009C5E00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3B1C38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034C29" w:rsidRPr="003B1C38">
        <w:rPr>
          <w:rFonts w:asciiTheme="minorHAnsi" w:hAnsiTheme="minorHAnsi" w:cs="Calibri"/>
          <w:sz w:val="18"/>
          <w:szCs w:val="18"/>
          <w:lang w:val="en-US"/>
        </w:rPr>
        <w:t>small discrepancies</w:t>
      </w:r>
      <w:r w:rsidRPr="003B1C38">
        <w:rPr>
          <w:rFonts w:asciiTheme="minorHAnsi" w:hAnsiTheme="minorHAnsi" w:cs="Calibri"/>
          <w:sz w:val="18"/>
          <w:szCs w:val="18"/>
          <w:lang w:val="en-US"/>
        </w:rPr>
        <w:t xml:space="preserve"> between </w:t>
      </w:r>
      <w:r w:rsidR="00034C29" w:rsidRPr="003B1C38">
        <w:rPr>
          <w:rFonts w:asciiTheme="minorHAnsi" w:hAnsiTheme="minorHAnsi" w:cs="Calibri"/>
          <w:sz w:val="18"/>
          <w:szCs w:val="18"/>
          <w:lang w:val="en-US"/>
        </w:rPr>
        <w:t xml:space="preserve">total and the sum of sum and in some cases can </w:t>
      </w:r>
      <w:r w:rsidR="00825C36" w:rsidRPr="003B1C38">
        <w:rPr>
          <w:rFonts w:asciiTheme="minorHAnsi" w:hAnsiTheme="minorHAnsi" w:cs="Calibri"/>
          <w:sz w:val="18"/>
          <w:szCs w:val="18"/>
          <w:lang w:val="en-US"/>
        </w:rPr>
        <w:t>be exlaned by rounding of data.</w:t>
      </w:r>
    </w:p>
    <w:p w:rsidR="00A004CA" w:rsidRPr="003B1C3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3B1C3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3B1C3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3B1C3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3B1C38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3B1C38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C306D6" w:rsidRPr="003B1C38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3B1C38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3B1C38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Calibri"/>
          <w:b/>
          <w:lang w:val="en-US"/>
        </w:rPr>
      </w:pPr>
      <w:r w:rsidRPr="003B1C38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9C5E00" w:rsidRPr="003B1C38" w:rsidRDefault="009C5E00" w:rsidP="00C306D6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r w:rsidRPr="003B1C38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7C7D87" w:rsidRPr="003B1C38" w:rsidTr="00352118">
        <w:tc>
          <w:tcPr>
            <w:tcW w:w="9639" w:type="dxa"/>
            <w:shd w:val="clear" w:color="auto" w:fill="auto"/>
          </w:tcPr>
          <w:p w:rsidR="009C5E00" w:rsidRPr="003B1C38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AE461C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3B1C38" w:rsidTr="00352118">
        <w:tc>
          <w:tcPr>
            <w:tcW w:w="9639" w:type="dxa"/>
            <w:shd w:val="clear" w:color="auto" w:fill="auto"/>
          </w:tcPr>
          <w:p w:rsidR="009C5E00" w:rsidRPr="003B1C38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B1C38">
              <w:rPr>
                <w:rFonts w:asciiTheme="minorHAnsi" w:hAnsiTheme="minorHAnsi" w:cs="Calibri"/>
                <w:lang w:val="en-GB"/>
              </w:rPr>
              <w:t>Income of the population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lang w:val="en-US"/>
              </w:rPr>
              <w:t>Labor and e</w:t>
            </w:r>
            <w:r w:rsidR="00760812" w:rsidRPr="003B1C38">
              <w:rPr>
                <w:rFonts w:asciiTheme="minorHAnsi" w:hAnsiTheme="minorHAnsi"/>
              </w:rPr>
              <w:t>mployment statistics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760812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Fonts w:asciiTheme="minorHAnsi" w:hAnsiTheme="minorHAnsi"/>
              </w:rPr>
              <w:t>Prices statistics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lang w:val="en-US"/>
              </w:rPr>
              <w:t>Gross domestic productby method of production</w:t>
            </w:r>
            <w:r w:rsidR="009C5E00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5567F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3B1C38">
              <w:rPr>
                <w:rFonts w:asciiTheme="minorHAnsi" w:hAnsiTheme="minorHAnsi"/>
                <w:sz w:val="16"/>
                <w:szCs w:val="16"/>
              </w:rPr>
              <w:t>vestmentstatistics</w:t>
            </w:r>
            <w:r w:rsidR="00BD00BD" w:rsidRPr="003B1C3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</w:t>
            </w:r>
            <w:r w:rsidR="00AE461C" w:rsidRPr="003B1C38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="00E64947" w:rsidRPr="003B1C3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</w:t>
            </w:r>
            <w:r w:rsidR="00352118" w:rsidRPr="003B1C3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  <w:r w:rsidR="004641F5" w:rsidRPr="003B1C3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</w:rPr>
              <w:t>…..</w:t>
            </w:r>
            <w:r w:rsidR="00835206" w:rsidRPr="003B1C38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Fonts w:asciiTheme="minorHAnsi" w:hAnsiTheme="minorHAnsi"/>
              </w:rPr>
              <w:t>Domestic trade</w:t>
            </w:r>
            <w:r w:rsidRPr="003B1C38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35206" w:rsidRPr="003B1C38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1</w:t>
            </w:r>
            <w:r w:rsidR="00CD5B3E" w:rsidRPr="003B1C38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lang w:val="en-US"/>
              </w:rPr>
              <w:t>Foreign and</w:t>
            </w:r>
            <w:r w:rsidRPr="003B1C38">
              <w:rPr>
                <w:rStyle w:val="FontStyle177"/>
                <w:rFonts w:asciiTheme="minorHAnsi" w:hAnsiTheme="minorHAnsi"/>
                <w:b w:val="0"/>
                <w:sz w:val="16"/>
                <w:szCs w:val="16"/>
                <w:lang w:val="en-US"/>
              </w:rPr>
              <w:t>mutual</w:t>
            </w:r>
            <w:r w:rsidRPr="003B1C38">
              <w:rPr>
                <w:rFonts w:asciiTheme="minorHAnsi" w:hAnsiTheme="minorHAnsi"/>
                <w:lang w:val="en-US"/>
              </w:rPr>
              <w:t>trade statistics</w:t>
            </w:r>
            <w:r w:rsidR="009C5E00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..........................................</w:t>
            </w:r>
            <w:r w:rsidR="008D626A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D626A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....</w:t>
            </w:r>
            <w:r w:rsidR="0095567F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  <w:r w:rsidR="0095567F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1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3B1C38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3B1C3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3B1C38">
              <w:rPr>
                <w:rFonts w:asciiTheme="minorHAnsi" w:hAnsiTheme="minorHAnsi"/>
                <w:lang w:val="en-US"/>
              </w:rPr>
              <w:t>Agriculture, forestry</w:t>
            </w:r>
            <w:r w:rsidR="00285563" w:rsidRPr="003B1C38">
              <w:rPr>
                <w:rFonts w:asciiTheme="minorHAnsi" w:hAnsiTheme="minorHAnsi"/>
                <w:lang w:val="en-US"/>
              </w:rPr>
              <w:t>, hunting</w:t>
            </w:r>
            <w:r w:rsidRPr="003B1C38">
              <w:rPr>
                <w:rFonts w:asciiTheme="minorHAnsi" w:hAnsiTheme="minorHAnsi"/>
                <w:lang w:val="en-US"/>
              </w:rPr>
              <w:t xml:space="preserve"> and fisheries statistics</w:t>
            </w:r>
            <w:r w:rsidR="009C5E00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D626A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95567F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35206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1</w:t>
            </w:r>
            <w:r w:rsidR="00AF64B2" w:rsidRPr="003B1C38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3B1C38">
              <w:rPr>
                <w:rFonts w:asciiTheme="minorHAnsi" w:hAnsiTheme="minorHAnsi"/>
              </w:rPr>
              <w:t>statistics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="009C5E00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3B1C38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1</w:t>
            </w:r>
            <w:r w:rsidR="00AF64B2" w:rsidRPr="003B1C38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3B1C38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ransport</w:t>
            </w:r>
            <w:r w:rsidR="00347433" w:rsidRPr="003B1C38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 xml:space="preserve"> </w:t>
            </w:r>
            <w:r w:rsidRPr="003B1C38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</w:rPr>
              <w:t>….</w:t>
            </w:r>
            <w:r w:rsidR="0095567F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3B1C38">
              <w:rPr>
                <w:rFonts w:asciiTheme="minorHAnsi" w:hAnsiTheme="minorHAnsi" w:cs="Calibri"/>
                <w:b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1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3B1C38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inancessystem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</w:t>
            </w:r>
            <w:r w:rsidR="009C5E00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3B1C38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1</w:t>
            </w:r>
            <w:r w:rsidR="00CD5B3E" w:rsidRPr="003B1C38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B1C38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3B1C38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AE461C"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3B1C38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1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B1C38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</w:t>
            </w:r>
            <w:r w:rsidRPr="003B1C38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3B1C38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3B1C38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1</w:t>
            </w:r>
            <w:r w:rsidR="00CD5B3E" w:rsidRPr="003B1C38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B1C38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3B1C38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3B1C38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B1C38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3B1C38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="00835206" w:rsidRPr="003B1C3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3B1C38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3B1C3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3B1C38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B1C38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="00835206" w:rsidRPr="003B1C3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3B1C38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....................................................................................</w:t>
            </w:r>
            <w:r w:rsidR="00352118" w:rsidRPr="003B1C3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3B1C38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3B1C38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B1C38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lang w:val="en-US"/>
              </w:rPr>
              <w:t>Labor and e</w:t>
            </w:r>
            <w:r w:rsidRPr="003B1C38">
              <w:rPr>
                <w:rFonts w:asciiTheme="minorHAnsi" w:hAnsiTheme="minorHAnsi"/>
              </w:rPr>
              <w:t>mployment statistics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2A10F8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</w:t>
            </w:r>
            <w:r w:rsidR="004641F5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3B1C38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B1C38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B1C3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Fonts w:asciiTheme="minorHAnsi" w:hAnsiTheme="minorHAnsi"/>
              </w:rPr>
              <w:t>Prices statistics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3B1C38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B1C38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3B1C38">
              <w:rPr>
                <w:rFonts w:asciiTheme="minorHAnsi" w:hAnsiTheme="minorHAnsi"/>
                <w:sz w:val="16"/>
                <w:szCs w:val="16"/>
              </w:rPr>
              <w:t>vestment</w:t>
            </w:r>
            <w:r w:rsidR="00347433" w:rsidRPr="003B1C38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  <w:r w:rsidRPr="003B1C38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3B1C3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3B1C38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Pr="003B1C3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.….</w:t>
            </w:r>
            <w:r w:rsidRPr="003B1C38">
              <w:rPr>
                <w:rFonts w:asciiTheme="minorHAnsi" w:hAnsiTheme="minorHAnsi" w:cs="Calibri"/>
                <w:b/>
                <w:sz w:val="16"/>
                <w:szCs w:val="16"/>
              </w:rPr>
              <w:t>…</w:t>
            </w:r>
            <w:r w:rsidR="00835206" w:rsidRPr="003B1C38">
              <w:rPr>
                <w:rFonts w:asciiTheme="minorHAnsi" w:hAnsiTheme="minorHAnsi" w:cs="Calibri"/>
                <w:b/>
                <w:sz w:val="16"/>
                <w:szCs w:val="16"/>
              </w:rPr>
              <w:t>..</w:t>
            </w:r>
            <w:r w:rsidR="004641F5" w:rsidRPr="003B1C3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3B1C38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2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B1C3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3B1C38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2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3B1C38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B1C3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Fonts w:asciiTheme="minorHAnsi" w:hAnsiTheme="minorHAnsi"/>
              </w:rPr>
              <w:t>Domestic trade</w:t>
            </w:r>
            <w:r w:rsidRPr="003B1C38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3B1C38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B1C38">
              <w:rPr>
                <w:rFonts w:asciiTheme="minorHAnsi" w:hAnsiTheme="minorHAnsi" w:cs="Calibri"/>
                <w:b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3B1C38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2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3B1C38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B1C3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………………………………………………………………………………………………………………………………....</w:t>
            </w:r>
            <w:r w:rsidR="0095567F"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3B1C38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2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2</w:t>
            </w:r>
          </w:p>
        </w:tc>
      </w:tr>
      <w:tr w:rsidR="007C7D87" w:rsidRPr="003B1C38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B1C38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B1C38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3B1C38">
              <w:rPr>
                <w:rFonts w:asciiTheme="minorHAnsi" w:hAnsiTheme="minorHAnsi"/>
              </w:rPr>
              <w:t>statistics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B1C38">
              <w:rPr>
                <w:rFonts w:asciiTheme="minorHAnsi" w:hAnsiTheme="minorHAnsi" w:cs="Calibri"/>
                <w:b/>
                <w:szCs w:val="16"/>
              </w:rPr>
              <w:t>……</w:t>
            </w:r>
            <w:r w:rsidRPr="003B1C38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352118" w:rsidRPr="003B1C38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  <w:r w:rsidR="0095567F" w:rsidRPr="003B1C38">
              <w:rPr>
                <w:rFonts w:asciiTheme="minorHAnsi" w:hAnsiTheme="minorHAnsi" w:cs="Calibri"/>
                <w:b/>
                <w:szCs w:val="16"/>
              </w:rPr>
              <w:t>.</w:t>
            </w:r>
            <w:r w:rsidR="00835206" w:rsidRPr="003B1C38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3B1C38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2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3B1C38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B1C38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B1C38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3B1C38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="008E1817" w:rsidRPr="003B1C3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3B1C38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</w:t>
            </w:r>
            <w:r w:rsidR="00352118" w:rsidRPr="003B1C3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3B1C38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2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3B1C38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3B1C38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3B1C38">
              <w:rPr>
                <w:rStyle w:val="22"/>
                <w:rFonts w:asciiTheme="minorHAnsi" w:hAnsiTheme="minorHAnsi" w:cs="Arial"/>
                <w:b w:val="0"/>
                <w:bCs/>
                <w:sz w:val="16"/>
                <w:szCs w:val="16"/>
                <w:lang w:val="en-US"/>
              </w:rPr>
              <w:t>Small and medium enterprises</w:t>
            </w:r>
            <w:r w:rsidR="008E1817" w:rsidRPr="003B1C38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3B1C38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3B1C38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3B1C38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2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3B1C38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3B1C38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3B1C38">
              <w:rPr>
                <w:rStyle w:val="22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3B1C38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B1C38">
              <w:rPr>
                <w:rFonts w:asciiTheme="minorHAnsi" w:hAnsiTheme="minorHAnsi" w:cs="Calibri"/>
                <w:szCs w:val="16"/>
              </w:rPr>
              <w:t>2</w:t>
            </w:r>
            <w:r w:rsidR="00A538EB" w:rsidRPr="003B1C38">
              <w:rPr>
                <w:rFonts w:asciiTheme="minorHAnsi" w:hAnsiTheme="minorHAnsi" w:cs="Calibri"/>
                <w:szCs w:val="16"/>
              </w:rPr>
              <w:t>6</w:t>
            </w:r>
          </w:p>
        </w:tc>
      </w:tr>
    </w:tbl>
    <w:p w:rsidR="00286E2A" w:rsidRPr="003B1C38" w:rsidRDefault="00286E2A" w:rsidP="00286E2A">
      <w:pPr>
        <w:pStyle w:val="21"/>
        <w:pageBreakBefore/>
        <w:spacing w:before="0" w:line="240" w:lineRule="atLeast"/>
        <w:rPr>
          <w:rFonts w:asciiTheme="minorHAnsi" w:hAnsiTheme="minorHAnsi" w:cs="Arial"/>
          <w:sz w:val="22"/>
          <w:szCs w:val="22"/>
          <w:lang w:val="en-US"/>
        </w:rPr>
      </w:pPr>
      <w:r w:rsidRPr="003B1C38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B45CF2" w:rsidRPr="00D53888" w:rsidRDefault="00B45CF2" w:rsidP="00B45CF2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D53888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B45CF2" w:rsidRPr="00D53888" w:rsidRDefault="00B45CF2" w:rsidP="00B45CF2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en-US"/>
        </w:rPr>
        <w:t>May</w:t>
      </w:r>
      <w:r w:rsidRPr="00D53888">
        <w:rPr>
          <w:rFonts w:ascii="Calibri" w:hAnsi="Calibri" w:cs="Arial"/>
          <w:sz w:val="14"/>
          <w:szCs w:val="14"/>
          <w:lang w:val="en-US"/>
        </w:rPr>
        <w:t xml:space="preserve"> 202</w:t>
      </w:r>
      <w:r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B45CF2" w:rsidRPr="00D53888" w:rsidTr="00D7239F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F2" w:rsidRPr="00D53888" w:rsidRDefault="00B45CF2" w:rsidP="00D7239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May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to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May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May 2020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May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April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B45CF2" w:rsidRPr="00D53888" w:rsidTr="00D7239F">
        <w:tc>
          <w:tcPr>
            <w:tcW w:w="1694" w:type="pct"/>
            <w:tcBorders>
              <w:top w:val="single" w:sz="4" w:space="0" w:color="auto"/>
            </w:tcBorders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263F91">
              <w:rPr>
                <w:rFonts w:ascii="Calibri" w:hAnsi="Calibri"/>
                <w:color w:val="FF0000"/>
                <w:sz w:val="14"/>
                <w:szCs w:val="14"/>
              </w:rPr>
              <w:t>18 984 845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175 152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37 717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111,7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97,4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102,0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63 659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14 202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127,3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106,6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3 662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809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64,0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59,4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9 862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2 371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224,1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120,2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2 583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481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131,8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78,2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1 432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281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139,1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79,6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73 249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13 070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104,5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b/>
                <w:bCs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605 149</w:t>
            </w:r>
            <w:r w:rsidRPr="00367DE4">
              <w:rPr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12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1 001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99,3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35 622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B45CF2" w:rsidRPr="00D53888" w:rsidTr="00D7239F">
        <w:trPr>
          <w:trHeight w:val="110"/>
        </w:trPr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222,7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138,1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103,6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Unemployment rate,% (I quarter 202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 quarter 202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CA191D">
              <w:rPr>
                <w:rFonts w:ascii="Calibri" w:hAnsi="Calibri" w:cs="Arial"/>
                <w:sz w:val="14"/>
                <w:szCs w:val="14"/>
                <w:lang w:val="en-US"/>
              </w:rPr>
              <w:t>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231 231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232 347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wage index, %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CA191D">
              <w:rPr>
                <w:rFonts w:ascii="Calibri" w:hAnsi="Calibri" w:cs="Arial"/>
                <w:sz w:val="14"/>
                <w:szCs w:val="14"/>
                <w:lang w:val="en-US"/>
              </w:rPr>
              <w:t>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D5388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148,2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99,9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101,5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101,7</w:t>
            </w:r>
          </w:p>
        </w:tc>
      </w:tr>
      <w:tr w:rsidR="00B45CF2" w:rsidRPr="00D53888" w:rsidTr="00D7239F">
        <w:trPr>
          <w:trHeight w:val="180"/>
        </w:trPr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B45CF2" w:rsidRPr="00D53888" w:rsidTr="00D7239F">
        <w:trPr>
          <w:trHeight w:val="178"/>
        </w:trPr>
        <w:tc>
          <w:tcPr>
            <w:tcW w:w="1694" w:type="pct"/>
            <w:shd w:val="clear" w:color="auto" w:fill="auto"/>
          </w:tcPr>
          <w:p w:rsidR="00B45CF2" w:rsidRPr="00471677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162,3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102,5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471677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101,8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92730F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26 762,7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5 830,4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CF1012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  <w:r w:rsidRPr="00CF1012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January-March 2021, reporting data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15 938,7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3 830,0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961,6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B45CF2" w:rsidRPr="00367DE4" w:rsidRDefault="00B45CF2" w:rsidP="00D7239F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124,1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4 098,9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818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36 409,4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8 301,7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120,3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96,5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21 691,3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4 978,7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94,5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124,6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96,0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14 718,1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3 323,0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114,4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14 019,1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2 973,9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B45CF2" w:rsidRPr="00D53888" w:rsidTr="00D7239F">
        <w:trPr>
          <w:trHeight w:val="304"/>
        </w:trPr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D5388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1 110,2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279,0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116,8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1 139,7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387,2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159,8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1 376,6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299,9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114,8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228,6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7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49,0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105,5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143,2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157,3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93,6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398,9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82,6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24 482,0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102,1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103,6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13 412,8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Debts of enterprises and organizations, billion tenge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on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April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1, 202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11 183,3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on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April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1, 202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54 409,5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B45CF2" w:rsidRPr="00D53888" w:rsidRDefault="00B45CF2" w:rsidP="00B45CF2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en-US"/>
        </w:rPr>
        <w:t xml:space="preserve">June </w:t>
      </w:r>
      <w:r w:rsidRPr="00D53888">
        <w:rPr>
          <w:rFonts w:ascii="Calibri" w:hAnsi="Calibri" w:cs="Arial"/>
          <w:sz w:val="14"/>
          <w:szCs w:val="14"/>
          <w:lang w:val="en-US"/>
        </w:rPr>
        <w:t>202</w:t>
      </w:r>
      <w:r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B45CF2" w:rsidRPr="00D53888" w:rsidTr="00D7239F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F2" w:rsidRPr="00D53888" w:rsidRDefault="00B45CF2" w:rsidP="00D7239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June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to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June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June 2020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5CF2" w:rsidRPr="00D53888" w:rsidRDefault="00B45CF2" w:rsidP="00D7239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June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B45CF2" w:rsidRPr="00D53888" w:rsidTr="00D7239F">
        <w:tc>
          <w:tcPr>
            <w:tcW w:w="1694" w:type="pct"/>
            <w:tcBorders>
              <w:top w:val="single" w:sz="4" w:space="0" w:color="auto"/>
            </w:tcBorders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B45CF2" w:rsidRPr="00D53888" w:rsidTr="00D7239F">
        <w:tc>
          <w:tcPr>
            <w:tcW w:w="1694" w:type="pct"/>
            <w:vAlign w:val="bottom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38 779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B45CF2" w:rsidRPr="00D53888" w:rsidTr="00D7239F">
        <w:trPr>
          <w:trHeight w:val="110"/>
        </w:trPr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223,5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100,3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Unemployment rate,% (I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CA191D">
              <w:rPr>
                <w:rFonts w:ascii="Calibri" w:hAnsi="Calibri" w:cs="Arial"/>
                <w:sz w:val="14"/>
                <w:szCs w:val="14"/>
                <w:lang w:val="en-US"/>
              </w:rPr>
              <w:t>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233 116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242 542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wage index, %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CA191D">
              <w:rPr>
                <w:rFonts w:ascii="Calibri" w:hAnsi="Calibri" w:cs="Arial"/>
                <w:sz w:val="14"/>
                <w:szCs w:val="14"/>
                <w:lang w:val="en-US"/>
              </w:rPr>
              <w:t>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D5388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122,3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150,2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99,6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100,5</w:t>
            </w:r>
          </w:p>
        </w:tc>
      </w:tr>
      <w:tr w:rsidR="00B45CF2" w:rsidRPr="00D53888" w:rsidTr="00D7239F">
        <w:trPr>
          <w:trHeight w:val="180"/>
        </w:trPr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B45CF2" w:rsidRPr="00D53888" w:rsidTr="00D7239F">
        <w:trPr>
          <w:trHeight w:val="178"/>
        </w:trPr>
        <w:tc>
          <w:tcPr>
            <w:tcW w:w="1694" w:type="pct"/>
            <w:shd w:val="clear" w:color="auto" w:fill="auto"/>
          </w:tcPr>
          <w:p w:rsidR="00B45CF2" w:rsidRPr="00471677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471677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92730F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33 626,9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6 864,3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CF1012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5 247,9</w:t>
            </w:r>
          </w:p>
        </w:tc>
        <w:tc>
          <w:tcPr>
            <w:tcW w:w="661" w:type="pct"/>
            <w:shd w:val="clear" w:color="auto" w:fill="auto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1 417,9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B45CF2" w:rsidRPr="00367DE4" w:rsidRDefault="00B45CF2" w:rsidP="00D7239F">
            <w:pPr>
              <w:pStyle w:val="a7"/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146,6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5 345,4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1 246,5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150,7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17 080,8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3 061,6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</w:tr>
      <w:tr w:rsidR="00B45CF2" w:rsidRPr="00D53888" w:rsidTr="00D7239F">
        <w:trPr>
          <w:trHeight w:val="304"/>
        </w:trPr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D5388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1 516,6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149,1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1 824,8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685,1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175,7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1 706,9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330,3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110,1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277,3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7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48,8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99,5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140,3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127,2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96,6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483,3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84,4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+7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lastRenderedPageBreak/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</w:tcPr>
          <w:p w:rsidR="00B45CF2" w:rsidRPr="00D53888" w:rsidRDefault="00B45CF2" w:rsidP="00D7239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45CF2" w:rsidRPr="00D53888" w:rsidTr="00D7239F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B45CF2" w:rsidRPr="00D53888" w:rsidRDefault="00B45CF2" w:rsidP="00D7239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CF2" w:rsidRPr="00367DE4" w:rsidRDefault="00B45CF2" w:rsidP="00D7239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B45CF2" w:rsidRPr="0092730F" w:rsidRDefault="00B45CF2" w:rsidP="00B45CF2">
      <w:pPr>
        <w:pStyle w:val="afd"/>
        <w:ind w:left="284" w:firstLine="283"/>
        <w:rPr>
          <w:rFonts w:cs="Tahoma"/>
          <w:i/>
          <w:sz w:val="14"/>
          <w:szCs w:val="14"/>
          <w:lang w:val="en-US"/>
        </w:rPr>
      </w:pPr>
      <w:r>
        <w:rPr>
          <w:rFonts w:cs="Tahoma"/>
          <w:i/>
          <w:sz w:val="14"/>
          <w:szCs w:val="14"/>
          <w:lang w:val="en-US"/>
        </w:rPr>
        <w:t>*</w:t>
      </w:r>
      <w:r w:rsidRPr="0092730F">
        <w:rPr>
          <w:rFonts w:cs="Tahoma"/>
          <w:i/>
          <w:sz w:val="14"/>
          <w:szCs w:val="14"/>
          <w:vertAlign w:val="superscript"/>
          <w:lang w:val="en-US"/>
        </w:rPr>
        <w:t xml:space="preserve"> </w:t>
      </w:r>
      <w:r w:rsidRPr="0092730F">
        <w:rPr>
          <w:rFonts w:cs="Tahoma"/>
          <w:i/>
          <w:sz w:val="14"/>
          <w:szCs w:val="14"/>
          <w:lang w:val="en-US"/>
        </w:rPr>
        <w:t>Excluding small enterprises engaged in business activity.</w:t>
      </w:r>
    </w:p>
    <w:p w:rsidR="00B45CF2" w:rsidRPr="0092730F" w:rsidRDefault="00B45CF2" w:rsidP="00B45CF2">
      <w:pPr>
        <w:pStyle w:val="afd"/>
        <w:tabs>
          <w:tab w:val="left" w:pos="7542"/>
        </w:tabs>
        <w:rPr>
          <w:rFonts w:cs="Arial"/>
          <w:i/>
          <w:sz w:val="14"/>
          <w:szCs w:val="14"/>
          <w:lang w:val="en-US"/>
        </w:rPr>
      </w:pPr>
      <w:r w:rsidRPr="0092730F">
        <w:rPr>
          <w:rFonts w:cs="Arial"/>
          <w:i/>
          <w:sz w:val="14"/>
          <w:szCs w:val="14"/>
          <w:lang w:val="en-US"/>
        </w:rPr>
        <w:t>Note:</w:t>
      </w:r>
    </w:p>
    <w:p w:rsidR="00B45CF2" w:rsidRDefault="00B45CF2" w:rsidP="00B45CF2">
      <w:pPr>
        <w:pStyle w:val="afd"/>
        <w:rPr>
          <w:rFonts w:cs="Arial"/>
          <w:i/>
          <w:sz w:val="14"/>
          <w:szCs w:val="14"/>
          <w:lang w:val="kk-KZ"/>
        </w:rPr>
      </w:pPr>
      <w:r w:rsidRPr="0092730F">
        <w:rPr>
          <w:rFonts w:cs="Arial"/>
          <w:i/>
          <w:sz w:val="14"/>
          <w:szCs w:val="14"/>
          <w:lang w:val="en-US"/>
        </w:rPr>
        <w:t>Indicators that were formed late are presented in the previous table.</w:t>
      </w:r>
    </w:p>
    <w:p w:rsidR="0044380E" w:rsidRPr="0044380E" w:rsidRDefault="0044380E" w:rsidP="0044380E">
      <w:pPr>
        <w:pStyle w:val="HTML"/>
        <w:shd w:val="clear" w:color="auto" w:fill="FFFFFF"/>
        <w:rPr>
          <w:rFonts w:ascii="Calibri" w:hAnsi="Calibri"/>
          <w:b/>
          <w:lang w:val="en-US"/>
        </w:rPr>
      </w:pPr>
      <w:r w:rsidRPr="0044380E">
        <w:rPr>
          <w:rFonts w:ascii="Calibri" w:hAnsi="Calibri" w:cs="Arial"/>
          <w:b/>
          <w:bCs/>
          <w:lang w:val="en-US"/>
        </w:rPr>
        <w:t>Income of the population</w:t>
      </w:r>
    </w:p>
    <w:p w:rsidR="0044380E" w:rsidRPr="005A6B14" w:rsidRDefault="0044380E" w:rsidP="0044380E">
      <w:pPr>
        <w:pStyle w:val="21"/>
        <w:spacing w:before="0" w:after="0"/>
        <w:rPr>
          <w:rFonts w:ascii="Calibri" w:hAnsi="Calibri" w:cs="Arial"/>
          <w:bCs/>
          <w:szCs w:val="24"/>
          <w:lang w:val="en-US"/>
        </w:rPr>
      </w:pPr>
    </w:p>
    <w:p w:rsidR="0044380E" w:rsidRPr="005A6B14" w:rsidRDefault="0044380E" w:rsidP="00C21D65">
      <w:pPr>
        <w:pStyle w:val="First"/>
        <w:spacing w:before="0"/>
        <w:jc w:val="center"/>
        <w:rPr>
          <w:rFonts w:ascii="Calibri" w:hAnsi="Calibri" w:cs="Arial"/>
          <w:b/>
          <w:sz w:val="18"/>
          <w:szCs w:val="18"/>
          <w:lang w:val="kk-KZ"/>
        </w:rPr>
      </w:pPr>
      <w:r w:rsidRPr="005A6B14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>
        <w:rPr>
          <w:rFonts w:ascii="Calibri" w:hAnsi="Calibri" w:cs="Arial"/>
          <w:b/>
          <w:sz w:val="18"/>
          <w:szCs w:val="18"/>
          <w:lang w:val="kk-KZ"/>
        </w:rPr>
        <w:t>21</w:t>
      </w:r>
      <w:r w:rsidRPr="005A6B14"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p w:rsidR="0044380E" w:rsidRPr="005A6B14" w:rsidRDefault="0044380E" w:rsidP="0044380E">
      <w:pPr>
        <w:pStyle w:val="a0"/>
        <w:rPr>
          <w:rFonts w:ascii="Calibri" w:hAnsi="Calibri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5"/>
        <w:gridCol w:w="2116"/>
        <w:gridCol w:w="2267"/>
        <w:gridCol w:w="3407"/>
      </w:tblGrid>
      <w:tr w:rsidR="0044380E" w:rsidRPr="005A6B14" w:rsidTr="0044380E">
        <w:tblPrEx>
          <w:tblCellMar>
            <w:top w:w="0" w:type="dxa"/>
            <w:bottom w:w="0" w:type="dxa"/>
          </w:tblCellMar>
        </w:tblPrEx>
        <w:trPr>
          <w:cantSplit/>
          <w:trHeight w:val="224"/>
        </w:trPr>
        <w:tc>
          <w:tcPr>
            <w:tcW w:w="2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80E" w:rsidRPr="005A6B14" w:rsidRDefault="0044380E" w:rsidP="0013470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4380E" w:rsidRPr="005A6B14" w:rsidRDefault="0044380E" w:rsidP="00134700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A6B14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44380E" w:rsidRPr="005A6B14" w:rsidTr="0044380E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2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80E" w:rsidRPr="005A6B14" w:rsidRDefault="0044380E" w:rsidP="0013470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80E" w:rsidRPr="00810353" w:rsidRDefault="0044380E" w:rsidP="00134700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/>
              </w:rPr>
              <w:t>tenge</w:t>
            </w:r>
          </w:p>
          <w:p w:rsidR="0044380E" w:rsidRPr="005A6B14" w:rsidRDefault="0044380E" w:rsidP="00134700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380E" w:rsidRPr="00810353" w:rsidRDefault="0044380E" w:rsidP="00134700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/>
              </w:rPr>
              <w:t>as a percentage to corresponding period of 20</w:t>
            </w:r>
            <w:r>
              <w:rPr>
                <w:rFonts w:ascii="Calibri" w:hAnsi="Calibri" w:cs="Courier New"/>
                <w:sz w:val="14"/>
                <w:szCs w:val="14"/>
                <w:lang w:val="kk-KZ"/>
              </w:rPr>
              <w:t>20</w:t>
            </w:r>
          </w:p>
        </w:tc>
      </w:tr>
      <w:tr w:rsidR="0044380E" w:rsidRPr="005A6B14" w:rsidTr="0044380E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2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80E" w:rsidRPr="005A6B14" w:rsidRDefault="0044380E" w:rsidP="0013470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0E" w:rsidRPr="005A6B14" w:rsidRDefault="0044380E" w:rsidP="0013470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4380E" w:rsidRPr="00810353" w:rsidRDefault="0044380E" w:rsidP="00134700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380E" w:rsidRPr="00810353" w:rsidRDefault="0044380E" w:rsidP="00134700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/>
              </w:rPr>
              <w:t>real</w:t>
            </w:r>
          </w:p>
        </w:tc>
      </w:tr>
      <w:tr w:rsidR="0044380E" w:rsidRPr="005A6B14" w:rsidTr="0044380E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380E" w:rsidRPr="00810353" w:rsidRDefault="0044380E" w:rsidP="00134700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810353">
              <w:rPr>
                <w:rFonts w:ascii="Calibri" w:hAnsi="Calibri" w:cs="Courier New"/>
                <w:sz w:val="14"/>
                <w:szCs w:val="14"/>
                <w:lang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380E" w:rsidRPr="00717FFB" w:rsidRDefault="0044380E" w:rsidP="0013470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>121 123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380E" w:rsidRPr="00AC46BD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380E" w:rsidRPr="00AC46BD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44380E" w:rsidRPr="005A6B14" w:rsidTr="0044380E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810353" w:rsidRDefault="0044380E" w:rsidP="0013470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717FFB" w:rsidRDefault="0044380E" w:rsidP="0013470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>121 021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8F7B04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8F7B04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44380E" w:rsidRPr="005A6B14" w:rsidTr="0044380E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6A5B24" w:rsidRDefault="0044380E" w:rsidP="0013470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>
              <w:rPr>
                <w:rFonts w:ascii="Calibri" w:hAnsi="Calibr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717FFB" w:rsidRDefault="0044380E" w:rsidP="0013470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>121 028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</w:tr>
      <w:tr w:rsidR="0044380E" w:rsidRPr="005A6B14" w:rsidTr="0044380E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4D7D05" w:rsidRDefault="0044380E" w:rsidP="0013470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>
              <w:rPr>
                <w:rFonts w:ascii="Calibri" w:hAnsi="Calibr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717FFB" w:rsidRDefault="0044380E" w:rsidP="0013470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>120  976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6325BE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6325BE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</w:tr>
      <w:tr w:rsidR="0044380E" w:rsidRPr="005A6B14" w:rsidTr="0044380E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60748C" w:rsidRDefault="0044380E" w:rsidP="0013470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F4360F" w:rsidRDefault="0044380E" w:rsidP="0013470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121 001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Pr="00F4360F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80E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44380E" w:rsidRPr="005A6B14" w:rsidTr="0044380E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380E" w:rsidRPr="00810353" w:rsidRDefault="0044380E" w:rsidP="00134700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810353">
              <w:rPr>
                <w:rFonts w:ascii="Calibri" w:hAnsi="Calibri" w:cs="Courier New"/>
                <w:sz w:val="14"/>
                <w:szCs w:val="14"/>
                <w:lang/>
              </w:rPr>
              <w:t>anuary-</w:t>
            </w:r>
            <w:r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380E" w:rsidRPr="007B6513" w:rsidRDefault="0044380E" w:rsidP="0013470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       605 149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380E" w:rsidRPr="00241CE7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380E" w:rsidRPr="00241CE7" w:rsidRDefault="0044380E" w:rsidP="0013470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</w:tbl>
    <w:p w:rsidR="0044380E" w:rsidRPr="005A6B14" w:rsidRDefault="0044380E" w:rsidP="0044380E">
      <w:pPr>
        <w:pStyle w:val="a4"/>
        <w:spacing w:before="0"/>
        <w:ind w:left="284"/>
        <w:jc w:val="both"/>
        <w:rPr>
          <w:rFonts w:ascii="Calibri" w:hAnsi="Calibri"/>
          <w:sz w:val="14"/>
          <w:szCs w:val="14"/>
          <w:lang w:val="kk-KZ"/>
        </w:rPr>
      </w:pPr>
      <w:r w:rsidRPr="005A6B14">
        <w:rPr>
          <w:rFonts w:ascii="Calibri" w:hAnsi="Calibri" w:cs="Arial"/>
          <w:sz w:val="14"/>
          <w:szCs w:val="14"/>
          <w:lang w:val="en-US"/>
        </w:rPr>
        <w:t xml:space="preserve">* </w:t>
      </w:r>
      <w:r w:rsidRPr="005A6B14">
        <w:rPr>
          <w:rFonts w:ascii="Calibri" w:hAnsi="Calibri"/>
          <w:sz w:val="14"/>
          <w:szCs w:val="14"/>
          <w:lang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44380E" w:rsidRPr="005A6B14" w:rsidRDefault="0044380E" w:rsidP="0044380E">
      <w:pPr>
        <w:autoSpaceDE w:val="0"/>
        <w:autoSpaceDN w:val="0"/>
        <w:adjustRightInd w:val="0"/>
        <w:ind w:firstLine="284"/>
        <w:rPr>
          <w:rFonts w:ascii="Calibri" w:hAnsi="Calibri"/>
          <w:i/>
          <w:sz w:val="14"/>
          <w:szCs w:val="14"/>
          <w:lang/>
        </w:rPr>
      </w:pPr>
      <w:r w:rsidRPr="005A6B14">
        <w:rPr>
          <w:rFonts w:ascii="Calibri" w:hAnsi="Calibri"/>
          <w:i/>
          <w:sz w:val="14"/>
          <w:szCs w:val="14"/>
          <w:lang/>
        </w:rPr>
        <w:t xml:space="preserve"> The data will be recalculated due to refinement of data resources (publication date </w:t>
      </w:r>
      <w:r>
        <w:rPr>
          <w:rFonts w:ascii="Calibri" w:hAnsi="Calibri"/>
          <w:i/>
          <w:sz w:val="14"/>
          <w:szCs w:val="14"/>
          <w:lang w:val="kk-KZ"/>
        </w:rPr>
        <w:t>28</w:t>
      </w:r>
      <w:r w:rsidRPr="005A6B14">
        <w:rPr>
          <w:rFonts w:ascii="Calibri" w:hAnsi="Calibri"/>
          <w:i/>
          <w:sz w:val="14"/>
          <w:szCs w:val="14"/>
          <w:lang/>
        </w:rPr>
        <w:t>.</w:t>
      </w:r>
      <w:r>
        <w:rPr>
          <w:rFonts w:ascii="Calibri" w:hAnsi="Calibri"/>
          <w:i/>
          <w:sz w:val="14"/>
          <w:szCs w:val="14"/>
          <w:lang w:val="en-US"/>
        </w:rPr>
        <w:t>0</w:t>
      </w:r>
      <w:r>
        <w:rPr>
          <w:rFonts w:ascii="Calibri" w:hAnsi="Calibri"/>
          <w:i/>
          <w:sz w:val="14"/>
          <w:szCs w:val="14"/>
          <w:lang w:val="kk-KZ"/>
        </w:rPr>
        <w:t>9</w:t>
      </w:r>
      <w:r w:rsidRPr="005A6B14">
        <w:rPr>
          <w:rFonts w:ascii="Calibri" w:hAnsi="Calibri"/>
          <w:i/>
          <w:sz w:val="14"/>
          <w:szCs w:val="14"/>
          <w:lang/>
        </w:rPr>
        <w:t>.20</w:t>
      </w:r>
      <w:r>
        <w:rPr>
          <w:rFonts w:ascii="Calibri" w:hAnsi="Calibri"/>
          <w:i/>
          <w:sz w:val="14"/>
          <w:szCs w:val="14"/>
          <w:lang w:val="kk-KZ"/>
        </w:rPr>
        <w:t>2</w:t>
      </w:r>
      <w:r>
        <w:rPr>
          <w:rFonts w:ascii="Calibri" w:hAnsi="Calibri"/>
          <w:i/>
          <w:sz w:val="14"/>
          <w:szCs w:val="14"/>
          <w:lang w:val="en-US"/>
        </w:rPr>
        <w:t>1</w:t>
      </w:r>
      <w:r w:rsidRPr="005A6B14">
        <w:rPr>
          <w:rFonts w:ascii="Calibri" w:hAnsi="Calibri"/>
          <w:i/>
          <w:sz w:val="14"/>
          <w:szCs w:val="14"/>
          <w:lang/>
        </w:rPr>
        <w:t>).</w:t>
      </w:r>
    </w:p>
    <w:p w:rsidR="0044380E" w:rsidRPr="0044380E" w:rsidRDefault="0044380E" w:rsidP="00B45CF2">
      <w:pPr>
        <w:pStyle w:val="afd"/>
        <w:rPr>
          <w:i/>
          <w:sz w:val="14"/>
          <w:szCs w:val="14"/>
          <w:lang/>
        </w:rPr>
      </w:pPr>
    </w:p>
    <w:p w:rsidR="007D7689" w:rsidRPr="00597B68" w:rsidRDefault="00E67333" w:rsidP="00597B68">
      <w:pPr>
        <w:pStyle w:val="21"/>
        <w:keepNext w:val="0"/>
        <w:widowControl w:val="0"/>
        <w:spacing w:before="120" w:after="0"/>
        <w:rPr>
          <w:rFonts w:asciiTheme="minorHAnsi" w:hAnsiTheme="minorHAnsi" w:cs="Calibri"/>
          <w:sz w:val="20"/>
          <w:lang w:val="en-US"/>
        </w:rPr>
      </w:pPr>
      <w:r w:rsidRPr="00597B68">
        <w:rPr>
          <w:rFonts w:asciiTheme="minorHAnsi" w:hAnsiTheme="minorHAnsi" w:cs="Calibri"/>
          <w:sz w:val="20"/>
          <w:lang w:val="en-US"/>
        </w:rPr>
        <w:t>Labor and e</w:t>
      </w:r>
      <w:r w:rsidR="007D7689" w:rsidRPr="00597B68">
        <w:rPr>
          <w:rFonts w:asciiTheme="minorHAnsi" w:hAnsiTheme="minorHAnsi" w:cs="Calibri"/>
          <w:sz w:val="20"/>
          <w:lang w:val="en-US"/>
        </w:rPr>
        <w:t>mployment statistics</w:t>
      </w:r>
    </w:p>
    <w:p w:rsidR="00A0283D" w:rsidRPr="00597B68" w:rsidRDefault="00A0283D" w:rsidP="00597B68">
      <w:pPr>
        <w:pStyle w:val="a0"/>
        <w:spacing w:line="480" w:lineRule="auto"/>
        <w:jc w:val="center"/>
        <w:rPr>
          <w:rFonts w:asciiTheme="minorHAnsi" w:hAnsiTheme="minorHAnsi"/>
          <w:b/>
          <w:sz w:val="18"/>
          <w:lang w:val="en-US"/>
        </w:rPr>
      </w:pPr>
      <w:r w:rsidRPr="00597B68">
        <w:rPr>
          <w:rFonts w:asciiTheme="minorHAnsi" w:hAnsiTheme="minorHAnsi"/>
          <w:b/>
          <w:sz w:val="18"/>
          <w:lang w:val="en-US"/>
        </w:rPr>
        <w:t>Labor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A0283D" w:rsidRPr="00597B68" w:rsidTr="00597B68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Of which</w:t>
            </w:r>
          </w:p>
        </w:tc>
      </w:tr>
      <w:tr w:rsidR="00A0283D" w:rsidRPr="00597B68" w:rsidTr="00597B68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unemployed</w:t>
            </w:r>
          </w:p>
        </w:tc>
      </w:tr>
      <w:tr w:rsidR="00A0283D" w:rsidRPr="00597B68" w:rsidTr="00597B68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unemployment rate,%</w:t>
            </w:r>
          </w:p>
        </w:tc>
      </w:tr>
      <w:tr w:rsidR="00A0283D" w:rsidRPr="00597B68" w:rsidTr="00597B68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283D" w:rsidRPr="00597B68" w:rsidRDefault="00A0283D" w:rsidP="0081214F">
            <w:pPr>
              <w:pStyle w:val="a9"/>
              <w:jc w:val="center"/>
              <w:rPr>
                <w:rFonts w:asciiTheme="minorHAnsi" w:hAnsiTheme="minorHAnsi"/>
                <w:b/>
                <w:sz w:val="14"/>
                <w:lang w:val="kk-KZ"/>
              </w:rPr>
            </w:pPr>
            <w:r w:rsidRPr="00597B68">
              <w:rPr>
                <w:rFonts w:asciiTheme="minorHAnsi" w:hAnsiTheme="minorHAnsi"/>
                <w:b/>
                <w:sz w:val="14"/>
                <w:lang w:val="en-US"/>
              </w:rPr>
              <w:t>201</w:t>
            </w:r>
            <w:r w:rsidRPr="00597B68">
              <w:rPr>
                <w:rFonts w:asciiTheme="minorHAnsi" w:hAnsiTheme="minorHAnsi"/>
                <w:b/>
                <w:sz w:val="14"/>
              </w:rPr>
              <w:t>9</w:t>
            </w:r>
            <w:r w:rsidR="0081214F" w:rsidRPr="00597B68">
              <w:rPr>
                <w:rFonts w:asciiTheme="minorHAnsi" w:hAnsiTheme="minorHAnsi"/>
                <w:b/>
                <w:sz w:val="14"/>
                <w:lang w:val="kk-KZ"/>
              </w:rPr>
              <w:t>*</w:t>
            </w:r>
          </w:p>
        </w:tc>
      </w:tr>
      <w:tr w:rsidR="00A0283D" w:rsidRPr="00597B68" w:rsidTr="00597B68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A0283D" w:rsidRPr="00597B68" w:rsidTr="00597B68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A0283D" w:rsidRPr="00597B68" w:rsidTr="00597B68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A0283D" w:rsidRPr="00597B68" w:rsidTr="00597B68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A0283D" w:rsidRPr="00597B68" w:rsidTr="00597B68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243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8773,4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4,8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kk-KZ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283D" w:rsidRPr="00597B68" w:rsidRDefault="00A0283D" w:rsidP="0081214F">
            <w:pPr>
              <w:pStyle w:val="a9"/>
              <w:jc w:val="center"/>
              <w:rPr>
                <w:rFonts w:asciiTheme="minorHAnsi" w:hAnsiTheme="minorHAnsi"/>
                <w:b/>
                <w:sz w:val="14"/>
                <w:lang w:val="kk-KZ"/>
              </w:rPr>
            </w:pPr>
            <w:r w:rsidRPr="00597B68">
              <w:rPr>
                <w:rFonts w:asciiTheme="minorHAnsi" w:hAnsiTheme="minorHAnsi"/>
                <w:b/>
                <w:sz w:val="14"/>
              </w:rPr>
              <w:t>2020</w:t>
            </w:r>
            <w:r w:rsidR="0081214F" w:rsidRPr="00597B68">
              <w:rPr>
                <w:rFonts w:asciiTheme="minorHAnsi" w:hAnsiTheme="minorHAnsi"/>
                <w:b/>
                <w:sz w:val="14"/>
                <w:lang w:val="kk-KZ"/>
              </w:rPr>
              <w:t>*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4,8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A0283D" w:rsidRPr="00597B68" w:rsidTr="00597B68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283D" w:rsidRPr="00597B68" w:rsidRDefault="00A0283D" w:rsidP="0081214F">
            <w:pPr>
              <w:pStyle w:val="a9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/>
                <w:b/>
                <w:sz w:val="14"/>
              </w:rPr>
              <w:t>2021</w:t>
            </w:r>
            <w:r w:rsidR="0081214F" w:rsidRPr="00597B68">
              <w:rPr>
                <w:rFonts w:asciiTheme="minorHAnsi" w:hAnsiTheme="minorHAnsi"/>
                <w:b/>
                <w:sz w:val="14"/>
                <w:lang w:val="kk-KZ"/>
              </w:rPr>
              <w:t>*</w:t>
            </w:r>
          </w:p>
        </w:tc>
      </w:tr>
      <w:tr w:rsidR="00A0283D" w:rsidRPr="00597B68" w:rsidTr="00597B6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en-US"/>
              </w:rPr>
              <w:t>9232,4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A0283D" w:rsidRPr="00597B68" w:rsidRDefault="0081214F" w:rsidP="00597B68">
      <w:pPr>
        <w:pStyle w:val="First"/>
        <w:spacing w:before="0"/>
        <w:ind w:left="284"/>
        <w:rPr>
          <w:rFonts w:asciiTheme="minorHAnsi" w:hAnsiTheme="minorHAnsi"/>
          <w:i/>
          <w:sz w:val="14"/>
          <w:lang w:val="en-US"/>
        </w:rPr>
      </w:pPr>
      <w:r w:rsidRPr="00597B68">
        <w:rPr>
          <w:rFonts w:asciiTheme="minorHAnsi" w:hAnsiTheme="minorHAnsi"/>
          <w:i/>
          <w:sz w:val="14"/>
          <w:lang w:val="kk-KZ"/>
        </w:rPr>
        <w:t xml:space="preserve">* </w:t>
      </w:r>
      <w:r w:rsidR="00A0283D" w:rsidRPr="00597B68">
        <w:rPr>
          <w:rFonts w:asciiTheme="minorHAnsi" w:hAnsiTheme="minorHAnsi"/>
          <w:i/>
          <w:sz w:val="14"/>
          <w:lang w:val="en-US"/>
        </w:rPr>
        <w:t>Estimated data.</w:t>
      </w:r>
    </w:p>
    <w:p w:rsidR="00A0283D" w:rsidRPr="00597B68" w:rsidRDefault="00A0283D" w:rsidP="00597B68">
      <w:pPr>
        <w:pStyle w:val="ac"/>
        <w:spacing w:before="0"/>
        <w:ind w:left="644"/>
        <w:rPr>
          <w:rFonts w:asciiTheme="minorHAnsi" w:hAnsiTheme="minorHAnsi"/>
          <w:sz w:val="18"/>
          <w:lang w:val="en-GB"/>
        </w:rPr>
      </w:pPr>
      <w:r w:rsidRPr="00597B68">
        <w:rPr>
          <w:rFonts w:asciiTheme="minorHAnsi" w:hAnsiTheme="minorHAnsi"/>
          <w:sz w:val="18"/>
          <w:lang w:val="en-GB"/>
        </w:rPr>
        <w:t xml:space="preserve">Number of employees in </w:t>
      </w:r>
      <w:r w:rsidR="0081214F" w:rsidRPr="00597B68">
        <w:rPr>
          <w:rFonts w:asciiTheme="minorHAnsi" w:hAnsiTheme="minorHAnsi"/>
          <w:sz w:val="18"/>
          <w:lang w:val="en-US"/>
        </w:rPr>
        <w:t>I</w:t>
      </w:r>
      <w:r w:rsidRPr="00597B68">
        <w:rPr>
          <w:rFonts w:asciiTheme="minorHAnsi" w:hAnsiTheme="minorHAnsi"/>
          <w:sz w:val="18"/>
          <w:lang w:val="en-GB"/>
        </w:rPr>
        <w:t xml:space="preserve"> quarter of 20</w:t>
      </w:r>
      <w:r w:rsidRPr="00597B68">
        <w:rPr>
          <w:rFonts w:asciiTheme="minorHAnsi" w:hAnsiTheme="minorHAnsi"/>
          <w:sz w:val="18"/>
          <w:lang w:val="kk-KZ"/>
        </w:rPr>
        <w:t>21</w:t>
      </w:r>
    </w:p>
    <w:tbl>
      <w:tblPr>
        <w:tblW w:w="10348" w:type="dxa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111"/>
        <w:gridCol w:w="2268"/>
        <w:gridCol w:w="2127"/>
        <w:gridCol w:w="1842"/>
      </w:tblGrid>
      <w:tr w:rsidR="00A0283D" w:rsidRPr="00597B68" w:rsidTr="00597B68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E01298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Th</w:t>
            </w:r>
            <w:r w:rsidRPr="00597B68">
              <w:rPr>
                <w:rFonts w:asciiTheme="minorHAnsi" w:hAnsiTheme="minorHAnsi"/>
                <w:sz w:val="14"/>
                <w:lang w:val="en-US"/>
              </w:rPr>
              <w:t>ousand</w:t>
            </w:r>
            <w:r w:rsidR="00A0283D" w:rsidRPr="00597B68">
              <w:rPr>
                <w:rFonts w:asciiTheme="minorHAnsi" w:hAnsiTheme="minorHAnsi"/>
                <w:sz w:val="14"/>
                <w:lang w:val="en-GB"/>
              </w:rPr>
              <w:t xml:space="preserve"> persons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 xml:space="preserve">As % to </w:t>
            </w:r>
          </w:p>
        </w:tc>
      </w:tr>
      <w:tr w:rsidR="00A0283D" w:rsidRPr="0044380E" w:rsidTr="00597B68">
        <w:trPr>
          <w:cantSplit/>
          <w:trHeight w:val="653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 xml:space="preserve">the </w:t>
            </w:r>
            <w:r w:rsidRPr="00597B68">
              <w:rPr>
                <w:rFonts w:asciiTheme="minorHAnsi" w:hAnsiTheme="minorHAnsi"/>
                <w:sz w:val="14"/>
                <w:lang w:val="en-US"/>
              </w:rPr>
              <w:t>to</w:t>
            </w:r>
          </w:p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 xml:space="preserve">previous </w:t>
            </w:r>
            <w:r w:rsidRPr="00597B68">
              <w:rPr>
                <w:rFonts w:asciiTheme="minorHAnsi" w:hAnsiTheme="minorHAnsi"/>
                <w:sz w:val="14"/>
                <w:lang w:val="en-GB"/>
              </w:rPr>
              <w:t>quarter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283D" w:rsidRPr="00597B68" w:rsidRDefault="00A0283D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the correspondding quarter of the previous year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Number of employees</w:t>
            </w:r>
            <w:r w:rsidRPr="00597B68">
              <w:rPr>
                <w:rFonts w:asciiTheme="minorHAnsi" w:hAnsiTheme="minorHAnsi"/>
                <w:b/>
                <w:sz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0283D" w:rsidRPr="00597B68" w:rsidRDefault="00A0283D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</w:rPr>
              <w:t>6 702,7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2 784,0</w:t>
            </w:r>
          </w:p>
        </w:tc>
        <w:tc>
          <w:tcPr>
            <w:tcW w:w="2127" w:type="dxa"/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842" w:type="dxa"/>
            <w:vAlign w:val="bottom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98,5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Agriculture, forestry and fishery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68,1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Total industry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627,8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97,9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188,8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96,7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Manufacturing industry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294,3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98,2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lastRenderedPageBreak/>
              <w:t>Electrical supply, giving of gas, steam and air-conditioning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98,5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97,7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42,9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101,6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Construction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143,6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94,1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86,9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177,1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101,7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Transport and warehousing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221,2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95,4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Residing and catering services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36,6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82,5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Information and communication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60,8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103,5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Financial and insurance activity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74,9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95,6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Operations with real estate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14,7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95,1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90,2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63,6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94,1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92,8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97,3</w:t>
            </w:r>
          </w:p>
        </w:tc>
      </w:tr>
      <w:tr w:rsidR="00A0283D" w:rsidRPr="00597B68" w:rsidTr="00597B68">
        <w:trPr>
          <w:cantSplit/>
          <w:trHeight w:val="80"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231,6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98,2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Education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497,7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103,4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Health care and social services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398,7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102,1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  <w:lang w:val="en-GB"/>
              </w:rPr>
              <w:t>Art, entertainments and recreation</w:t>
            </w:r>
          </w:p>
        </w:tc>
        <w:tc>
          <w:tcPr>
            <w:tcW w:w="2268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48,7</w:t>
            </w:r>
          </w:p>
        </w:tc>
        <w:tc>
          <w:tcPr>
            <w:tcW w:w="2127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1842" w:type="dxa"/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102,7</w:t>
            </w:r>
          </w:p>
        </w:tc>
      </w:tr>
      <w:tr w:rsidR="00A0283D" w:rsidRPr="00597B68" w:rsidTr="00597B68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A0283D" w:rsidRPr="00597B68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sz w:val="14"/>
              </w:rPr>
              <w:t>Otherservices</w:t>
            </w:r>
            <w:r w:rsidRPr="00597B68">
              <w:rPr>
                <w:rFonts w:asciiTheme="minorHAnsi" w:hAnsiTheme="minorHAnsi"/>
                <w:sz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67,8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0283D" w:rsidRPr="00597B68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597B68">
              <w:rPr>
                <w:rFonts w:asciiTheme="minorHAnsi" w:hAnsiTheme="minorHAnsi" w:cs="Calibri"/>
                <w:sz w:val="14"/>
                <w:szCs w:val="14"/>
                <w:lang w:val="kk-KZ"/>
              </w:rPr>
              <w:t>66,8</w:t>
            </w:r>
          </w:p>
        </w:tc>
      </w:tr>
    </w:tbl>
    <w:p w:rsidR="00A0283D" w:rsidRPr="00597B68" w:rsidRDefault="00A0283D" w:rsidP="00597B68">
      <w:pPr>
        <w:pStyle w:val="a4"/>
        <w:spacing w:before="0"/>
        <w:ind w:left="284"/>
        <w:rPr>
          <w:rFonts w:asciiTheme="minorHAnsi" w:hAnsiTheme="minorHAnsi"/>
          <w:sz w:val="14"/>
          <w:lang w:val="en-US"/>
        </w:rPr>
      </w:pPr>
      <w:r w:rsidRPr="00597B68">
        <w:rPr>
          <w:rFonts w:asciiTheme="minorHAnsi" w:hAnsiTheme="minorHAnsi"/>
          <w:sz w:val="14"/>
        </w:rPr>
        <w:t>*</w:t>
      </w:r>
      <w:r w:rsidRPr="00597B68">
        <w:rPr>
          <w:rFonts w:asciiTheme="minorHAnsi" w:hAnsiTheme="minorHAnsi"/>
          <w:sz w:val="14"/>
          <w:lang w:val="en-GB"/>
        </w:rPr>
        <w:t>Calculated data.</w:t>
      </w:r>
    </w:p>
    <w:p w:rsidR="00250245" w:rsidRPr="00597B68" w:rsidRDefault="00250245" w:rsidP="00597B68">
      <w:pPr>
        <w:pStyle w:val="ac"/>
        <w:spacing w:before="0" w:line="360" w:lineRule="auto"/>
        <w:rPr>
          <w:rFonts w:asciiTheme="minorHAnsi" w:hAnsiTheme="minorHAnsi"/>
          <w:sz w:val="18"/>
          <w:szCs w:val="18"/>
          <w:lang w:val="en-US"/>
        </w:rPr>
      </w:pPr>
      <w:r w:rsidRPr="00597B68">
        <w:rPr>
          <w:rFonts w:asciiTheme="minorHAnsi" w:hAnsiTheme="minorHAnsi"/>
          <w:sz w:val="18"/>
          <w:szCs w:val="18"/>
          <w:lang w:val="en-GB"/>
        </w:rPr>
        <w:t xml:space="preserve">Average monthly wage per employee by economic activities in </w:t>
      </w:r>
      <w:r w:rsidR="0081214F" w:rsidRPr="00597B68">
        <w:rPr>
          <w:rFonts w:asciiTheme="minorHAnsi" w:hAnsiTheme="minorHAnsi"/>
          <w:sz w:val="18"/>
          <w:szCs w:val="18"/>
          <w:lang w:val="en-GB"/>
        </w:rPr>
        <w:t>I</w:t>
      </w:r>
      <w:r w:rsidRPr="00597B68">
        <w:rPr>
          <w:rFonts w:asciiTheme="minorHAnsi" w:hAnsiTheme="minorHAnsi"/>
          <w:sz w:val="18"/>
          <w:szCs w:val="18"/>
          <w:lang w:val="en-GB"/>
        </w:rPr>
        <w:t xml:space="preserve"> quarter of 20</w:t>
      </w:r>
      <w:r w:rsidRPr="00597B68">
        <w:rPr>
          <w:rFonts w:asciiTheme="minorHAnsi" w:hAnsiTheme="minorHAnsi"/>
          <w:sz w:val="18"/>
          <w:szCs w:val="18"/>
          <w:lang w:val="en-US"/>
        </w:rPr>
        <w:t>21</w:t>
      </w:r>
    </w:p>
    <w:tbl>
      <w:tblPr>
        <w:tblW w:w="1024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992"/>
        <w:gridCol w:w="1559"/>
        <w:gridCol w:w="71"/>
        <w:gridCol w:w="1488"/>
        <w:gridCol w:w="1488"/>
        <w:gridCol w:w="1384"/>
      </w:tblGrid>
      <w:tr w:rsidR="00250245" w:rsidRPr="00597B68" w:rsidTr="00D7239F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45" w:rsidRPr="00597B68" w:rsidRDefault="00250245" w:rsidP="00BF6CB9">
            <w:pPr>
              <w:pStyle w:val="af0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Nominal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Real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45" w:rsidRPr="00597B68" w:rsidRDefault="00250245" w:rsidP="00BF6CB9">
            <w:pPr>
              <w:pStyle w:val="af0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as % to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GB"/>
              </w:rPr>
              <w:t>as % to</w:t>
            </w:r>
          </w:p>
        </w:tc>
      </w:tr>
      <w:tr w:rsidR="00250245" w:rsidRPr="0044380E" w:rsidTr="00D7239F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45" w:rsidRPr="00597B68" w:rsidRDefault="00250245" w:rsidP="00BF6CB9">
            <w:pPr>
              <w:pStyle w:val="af0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</w:tr>
      <w:tr w:rsidR="00250245" w:rsidRPr="00597B68" w:rsidTr="00D7239F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230 829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115,2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97,0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107,4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116 075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78,6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110,4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77,0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102,9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314 479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101,4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115,7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99,3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107,8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509 812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108,0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117,2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105,8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109,2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257 891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98,7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117,5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96,7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109,5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187 024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86,1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108,1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84,3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100,7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141 769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97,3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112,9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95,3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105,2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262 434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96,0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107,2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94,0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99,9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202 277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100,2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109,4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98,1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102,0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272 858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97,5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111,0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95,5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103,4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213 448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105,6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127,6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103,4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118,9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328 101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103,0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107,4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100,9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100,1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420 770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99,6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113,4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97,6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105,7</w:t>
            </w:r>
          </w:p>
        </w:tc>
      </w:tr>
      <w:tr w:rsidR="00250245" w:rsidRPr="00597B68" w:rsidTr="00D7239F">
        <w:trPr>
          <w:cantSplit/>
          <w:trHeight w:val="148"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169 237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81,2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95,7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79,5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89,2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345 722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91,0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102,1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89,1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95,2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226 995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101,2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106,7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99,1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99,4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179 308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81,8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111,0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80,1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103,4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192 317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109,0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124,4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106,8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115,9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197 914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100,3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129,8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98,2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121,0</w:t>
            </w:r>
          </w:p>
        </w:tc>
      </w:tr>
      <w:tr w:rsidR="00250245" w:rsidRPr="00597B68" w:rsidTr="00D7239F">
        <w:trPr>
          <w:cantSplit/>
          <w:trHeight w:val="155"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144 787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80,8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96,3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79,1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89,7</w:t>
            </w:r>
          </w:p>
        </w:tc>
      </w:tr>
      <w:tr w:rsidR="00250245" w:rsidRPr="00597B68" w:rsidTr="00D7239F">
        <w:trPr>
          <w:cantSplit/>
          <w:trHeight w:val="204"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239 994</w:t>
            </w:r>
          </w:p>
        </w:tc>
        <w:tc>
          <w:tcPr>
            <w:tcW w:w="1559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102,0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111,8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99,9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104,2</w:t>
            </w:r>
          </w:p>
        </w:tc>
      </w:tr>
      <w:tr w:rsidR="00250245" w:rsidRPr="0044380E" w:rsidTr="00D7239F">
        <w:trPr>
          <w:cantSplit/>
          <w:trHeight w:val="254"/>
        </w:trPr>
        <w:tc>
          <w:tcPr>
            <w:tcW w:w="10243" w:type="dxa"/>
            <w:gridSpan w:val="7"/>
            <w:vAlign w:val="center"/>
          </w:tcPr>
          <w:p w:rsidR="00250245" w:rsidRPr="00597B68" w:rsidRDefault="00250245" w:rsidP="00BF6CB9">
            <w:pPr>
              <w:pStyle w:val="af0"/>
              <w:jc w:val="center"/>
              <w:rPr>
                <w:rFonts w:asciiTheme="minorHAnsi" w:hAnsiTheme="minorHAnsi"/>
                <w:b/>
                <w:color w:val="auto"/>
                <w:sz w:val="14"/>
                <w:szCs w:val="14"/>
                <w:lang w:val="en-US"/>
              </w:rPr>
            </w:pPr>
            <w:r w:rsidRPr="00597B68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vAlign w:val="bottom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254 181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99,0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115,5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97,0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107,6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115 355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78,2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110,2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76,6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102,7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316 043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101,7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116,0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99,6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108,1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512 330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108,2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117,6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106,0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109,6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258 679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98,7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117,6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96,7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109,6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186 120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86,2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108,0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84,4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100,7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142 762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97,9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113,3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95,9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pStyle w:val="a9"/>
              <w:ind w:left="-227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105,6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262 223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95,5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107,0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93,5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99,7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209 179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102,1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111,3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100,0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103,7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273 899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97,9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111,1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95,9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103,5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213 895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105,7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127,8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103,5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119,1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333 497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102,7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106,1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100,6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98,9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420 672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97,3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112,2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95,3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104,6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198 342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89,9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106,2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88,1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99,0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367 548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93,8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103,0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91,9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96,0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240 241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99,9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104,9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97,8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97,8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191 749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81,7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113,3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80,0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105,6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235 323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108,4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126,5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106,2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117,9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597B68">
              <w:rPr>
                <w:rFonts w:asciiTheme="minorHAnsi" w:hAnsiTheme="minorHAns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  <w:lang w:val="kk-KZ"/>
              </w:rPr>
            </w:pPr>
            <w:r w:rsidRPr="00597B68">
              <w:rPr>
                <w:rFonts w:asciiTheme="minorHAnsi" w:hAnsiTheme="minorHAnsi"/>
                <w:sz w:val="14"/>
              </w:rPr>
              <w:t>206</w:t>
            </w:r>
            <w:r w:rsidR="00E87444" w:rsidRPr="00597B68">
              <w:rPr>
                <w:rFonts w:asciiTheme="minorHAnsi" w:hAnsiTheme="minorHAnsi"/>
                <w:sz w:val="14"/>
              </w:rPr>
              <w:t> </w:t>
            </w:r>
            <w:r w:rsidRPr="00597B68">
              <w:rPr>
                <w:rFonts w:asciiTheme="minorHAnsi" w:hAnsiTheme="minorHAnsi"/>
                <w:sz w:val="14"/>
              </w:rPr>
              <w:t>882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100,6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131,2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98,5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122,3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155 236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76,9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93,4</w:t>
            </w:r>
          </w:p>
        </w:tc>
        <w:tc>
          <w:tcPr>
            <w:tcW w:w="1488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75,3</w:t>
            </w:r>
          </w:p>
        </w:tc>
        <w:tc>
          <w:tcPr>
            <w:tcW w:w="1384" w:type="dxa"/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87,0</w:t>
            </w:r>
          </w:p>
        </w:tc>
      </w:tr>
      <w:tr w:rsidR="00250245" w:rsidRPr="00597B68" w:rsidTr="00D7239F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250245" w:rsidRPr="00597B68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294 714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118,7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147,9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116,3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50245" w:rsidRPr="00597B68" w:rsidRDefault="00250245" w:rsidP="004A288F">
            <w:pPr>
              <w:ind w:left="-283"/>
              <w:jc w:val="right"/>
              <w:rPr>
                <w:rFonts w:asciiTheme="minorHAnsi" w:hAnsiTheme="minorHAnsi"/>
                <w:sz w:val="14"/>
              </w:rPr>
            </w:pPr>
            <w:r w:rsidRPr="00597B68">
              <w:rPr>
                <w:rFonts w:asciiTheme="minorHAnsi" w:hAnsiTheme="minorHAnsi"/>
                <w:sz w:val="14"/>
              </w:rPr>
              <w:t>137,8</w:t>
            </w:r>
          </w:p>
        </w:tc>
      </w:tr>
    </w:tbl>
    <w:p w:rsidR="00250245" w:rsidRPr="00597B68" w:rsidRDefault="00250245" w:rsidP="00597B68">
      <w:pPr>
        <w:pStyle w:val="a4"/>
        <w:spacing w:before="0"/>
        <w:ind w:left="0" w:firstLine="284"/>
        <w:rPr>
          <w:rFonts w:asciiTheme="minorHAnsi" w:hAnsiTheme="minorHAnsi"/>
          <w:sz w:val="14"/>
          <w:lang w:val="en-US"/>
        </w:rPr>
      </w:pPr>
      <w:r w:rsidRPr="00597B68">
        <w:rPr>
          <w:rFonts w:asciiTheme="minorHAnsi" w:hAnsiTheme="minorHAnsi"/>
          <w:sz w:val="14"/>
          <w:lang w:val="en-US"/>
        </w:rPr>
        <w:t>*Excluding small enterprises engaged in business activity.</w:t>
      </w:r>
    </w:p>
    <w:p w:rsidR="004E1446" w:rsidRPr="00597B68" w:rsidRDefault="00E70078" w:rsidP="00597B68">
      <w:pPr>
        <w:pStyle w:val="ac"/>
        <w:pageBreakBefore/>
        <w:widowControl w:val="0"/>
        <w:spacing w:before="120" w:after="0"/>
        <w:jc w:val="left"/>
        <w:rPr>
          <w:rFonts w:asciiTheme="minorHAnsi" w:hAnsiTheme="minorHAnsi" w:cs="Calibri"/>
          <w:sz w:val="20"/>
          <w:lang w:val="en-GB"/>
        </w:rPr>
      </w:pPr>
      <w:r w:rsidRPr="00597B68">
        <w:rPr>
          <w:rFonts w:asciiTheme="minorHAnsi" w:hAnsiTheme="minorHAnsi" w:cs="Calibri"/>
          <w:sz w:val="20"/>
          <w:lang w:val="en-GB"/>
        </w:rPr>
        <w:lastRenderedPageBreak/>
        <w:t>Prices statistics</w:t>
      </w:r>
    </w:p>
    <w:p w:rsidR="006E5F05" w:rsidRPr="00597B68" w:rsidRDefault="006E5F05" w:rsidP="00597B68">
      <w:pPr>
        <w:pStyle w:val="ac"/>
        <w:spacing w:before="0"/>
        <w:rPr>
          <w:rFonts w:ascii="Calibri" w:hAnsi="Calibri" w:cs="Arial"/>
          <w:sz w:val="18"/>
          <w:szCs w:val="18"/>
          <w:lang w:val="en-GB"/>
        </w:rPr>
      </w:pPr>
      <w:r w:rsidRPr="00597B68">
        <w:rPr>
          <w:rFonts w:ascii="Calibri" w:hAnsi="Calibri" w:cs="Arial"/>
          <w:sz w:val="18"/>
          <w:szCs w:val="18"/>
          <w:lang w:val="en-GB"/>
        </w:rPr>
        <w:t>Price indices by sector of economy</w:t>
      </w:r>
    </w:p>
    <w:p w:rsidR="00C75D4E" w:rsidRPr="00597B68" w:rsidRDefault="00C75D4E" w:rsidP="00597B68">
      <w:pPr>
        <w:pStyle w:val="a6"/>
        <w:ind w:right="-143"/>
        <w:rPr>
          <w:rFonts w:ascii="Calibri" w:hAnsi="Calibri" w:cs="Arial"/>
          <w:sz w:val="14"/>
          <w:szCs w:val="14"/>
          <w:lang w:val="en-US"/>
        </w:rPr>
      </w:pPr>
      <w:r w:rsidRPr="00597B68">
        <w:rPr>
          <w:rFonts w:ascii="Calibri" w:hAnsi="Calibri" w:cs="Arial"/>
          <w:sz w:val="14"/>
          <w:szCs w:val="14"/>
          <w:lang w:val="en-US"/>
        </w:rPr>
        <w:t>in percent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347"/>
        <w:gridCol w:w="1347"/>
        <w:gridCol w:w="2976"/>
      </w:tblGrid>
      <w:tr w:rsidR="00C75D4E" w:rsidRPr="0044380E" w:rsidTr="00597B68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  <w:r w:rsidRPr="00597B68">
              <w:rPr>
                <w:rFonts w:ascii="Calibri" w:hAnsi="Calibri" w:cs="Calibri"/>
                <w:sz w:val="14"/>
                <w:szCs w:val="14"/>
                <w:lang w:val="en-US"/>
              </w:rPr>
              <w:t>June</w:t>
            </w: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</w:t>
            </w:r>
            <w:r w:rsidRPr="00597B68">
              <w:rPr>
                <w:rFonts w:ascii="Calibri" w:hAnsi="Calibri" w:cs="Arial"/>
                <w:sz w:val="14"/>
                <w:szCs w:val="14"/>
              </w:rPr>
              <w:t>2</w:t>
            </w: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 xml:space="preserve">1 to </w:t>
            </w:r>
          </w:p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>May 20</w:t>
            </w:r>
            <w:r w:rsidRPr="00597B68">
              <w:rPr>
                <w:rFonts w:ascii="Calibri" w:hAnsi="Calibri" w:cs="Arial"/>
                <w:sz w:val="14"/>
                <w:szCs w:val="14"/>
              </w:rPr>
              <w:t>2</w:t>
            </w: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97B68">
              <w:rPr>
                <w:rFonts w:ascii="Calibri" w:hAnsi="Calibri" w:cs="Calibri"/>
                <w:sz w:val="14"/>
                <w:szCs w:val="14"/>
                <w:lang w:val="en-US"/>
              </w:rPr>
              <w:t>June</w:t>
            </w: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 xml:space="preserve"> to previous December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 w:rsidRPr="00597B68">
              <w:rPr>
                <w:rFonts w:ascii="Calibri" w:hAnsi="Calibri" w:cs="Calibri"/>
                <w:sz w:val="14"/>
                <w:szCs w:val="14"/>
                <w:lang w:val="en-US"/>
              </w:rPr>
              <w:t>June</w:t>
            </w: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2021 to </w:t>
            </w:r>
          </w:p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 w:rsidRPr="00597B68">
              <w:rPr>
                <w:rFonts w:ascii="Calibri" w:hAnsi="Calibri" w:cs="Calibri"/>
                <w:sz w:val="14"/>
                <w:szCs w:val="14"/>
                <w:lang w:val="en-US"/>
              </w:rPr>
              <w:t>June</w:t>
            </w: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2020</w:t>
            </w:r>
          </w:p>
        </w:tc>
      </w:tr>
      <w:tr w:rsidR="00C75D4E" w:rsidRPr="00597B68" w:rsidTr="00597B68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  <w:r w:rsidRPr="00597B68">
              <w:rPr>
                <w:rFonts w:ascii="Calibri" w:hAnsi="Calibri" w:cs="Arial"/>
                <w:sz w:val="14"/>
                <w:szCs w:val="14"/>
              </w:rPr>
              <w:t>2</w:t>
            </w: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D4E" w:rsidRPr="00597B68" w:rsidRDefault="00CE5D8E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="00C75D4E" w:rsidRPr="00597B68">
              <w:rPr>
                <w:rFonts w:ascii="Calibri" w:hAnsi="Calibri" w:cs="Arial"/>
                <w:sz w:val="14"/>
                <w:szCs w:val="14"/>
                <w:lang w:val="en-US"/>
              </w:rPr>
              <w:t>nfo: 2020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75D4E" w:rsidRPr="00597B68" w:rsidRDefault="00C75D4E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C75D4E" w:rsidRPr="00597B68" w:rsidTr="00597B68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597B68">
              <w:rPr>
                <w:rFonts w:ascii="Calibri" w:hAnsi="Calibri" w:cs="Arial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C75D4E" w:rsidRPr="00597B68" w:rsidTr="00597B6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597B68">
              <w:rPr>
                <w:rFonts w:ascii="Calibri" w:hAnsi="Calibri" w:cs="Arial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</w:tr>
      <w:tr w:rsidR="00C75D4E" w:rsidRPr="00597B68" w:rsidTr="00597B6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597B68">
              <w:rPr>
                <w:rFonts w:ascii="Calibri" w:hAnsi="Calibri" w:cs="Arial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C75D4E" w:rsidRPr="00597B68" w:rsidTr="00597B6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97B68">
              <w:rPr>
                <w:rFonts w:ascii="Calibri" w:hAnsi="Calibri" w:cs="Arial"/>
                <w:sz w:val="14"/>
                <w:szCs w:val="14"/>
                <w:lang w:val="en-GB"/>
              </w:rPr>
              <w:t xml:space="preserve"> </w:t>
            </w: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>m</w:t>
            </w:r>
            <w:r w:rsidRPr="00597B68">
              <w:rPr>
                <w:rFonts w:ascii="Calibri" w:hAnsi="Calibri" w:cs="Arial"/>
                <w:sz w:val="14"/>
                <w:szCs w:val="14"/>
                <w:lang w:val="en-GB"/>
              </w:rPr>
              <w:t xml:space="preserve">arketable services for </w:t>
            </w:r>
            <w:r w:rsidRPr="00597B68">
              <w:rPr>
                <w:rFonts w:ascii="Calibri" w:hAnsi="Calibri" w:cs="Arial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97B68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C75D4E" w:rsidRPr="00597B68" w:rsidTr="00597B6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9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597B68">
              <w:rPr>
                <w:rFonts w:ascii="Calibri" w:hAnsi="Calibri" w:cs="Calibri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597B68" w:rsidRDefault="00C75D4E" w:rsidP="00DA264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597B68" w:rsidRDefault="00C75D4E" w:rsidP="00DA264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C75D4E" w:rsidRPr="00597B68" w:rsidTr="00597B6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9"/>
              <w:rPr>
                <w:rFonts w:ascii="Calibri" w:hAnsi="Calibri" w:cs="Calibri"/>
                <w:sz w:val="14"/>
                <w:szCs w:val="14"/>
              </w:rPr>
            </w:pPr>
            <w:r w:rsidRPr="00597B68">
              <w:rPr>
                <w:rFonts w:ascii="Calibri" w:hAnsi="Calibri" w:cs="Calibri"/>
                <w:sz w:val="14"/>
                <w:szCs w:val="14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pStyle w:val="af0"/>
              <w:rPr>
                <w:rFonts w:ascii="Calibri" w:hAnsi="Calibri" w:cs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   103,1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pStyle w:val="af0"/>
              <w:rPr>
                <w:rFonts w:ascii="Calibri" w:hAnsi="Calibri" w:cs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   128,4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f0"/>
              <w:rPr>
                <w:rFonts w:ascii="Calibri" w:hAnsi="Calibri" w:cs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 w:cs="Calibri"/>
                <w:color w:val="auto"/>
                <w:sz w:val="14"/>
                <w:szCs w:val="14"/>
              </w:rPr>
              <w:t>81,9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597B68" w:rsidRDefault="00C75D4E" w:rsidP="00DA2641">
            <w:pPr>
              <w:pStyle w:val="af0"/>
              <w:rPr>
                <w:rFonts w:ascii="Calibri" w:hAnsi="Calibri" w:cs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   122,3</w:t>
            </w:r>
          </w:p>
        </w:tc>
      </w:tr>
      <w:tr w:rsidR="00C75D4E" w:rsidRPr="00597B68" w:rsidTr="00597B6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9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597B6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597B68" w:rsidRDefault="00C75D4E" w:rsidP="00DA264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/>
                <w:color w:val="auto"/>
                <w:sz w:val="14"/>
                <w:szCs w:val="14"/>
              </w:rPr>
              <w:t>102,7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/>
                <w:color w:val="auto"/>
                <w:sz w:val="14"/>
                <w:szCs w:val="14"/>
              </w:rPr>
              <w:t>112,5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/>
                <w:color w:val="auto"/>
                <w:sz w:val="14"/>
                <w:szCs w:val="14"/>
              </w:rPr>
              <w:t>102,5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597B68" w:rsidRDefault="00C75D4E" w:rsidP="00DA264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/>
                <w:color w:val="auto"/>
                <w:sz w:val="14"/>
                <w:szCs w:val="14"/>
              </w:rPr>
              <w:t>109,8</w:t>
            </w:r>
          </w:p>
        </w:tc>
      </w:tr>
      <w:tr w:rsidR="00C75D4E" w:rsidRPr="00597B68" w:rsidTr="00597B6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597B68" w:rsidRDefault="00C75D4E" w:rsidP="00DA2641">
            <w:pPr>
              <w:pStyle w:val="a9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597B68">
              <w:rPr>
                <w:rFonts w:ascii="Calibri" w:hAnsi="Calibri" w:cs="Calibr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   </w:t>
            </w:r>
            <w:r w:rsidRPr="00597B68">
              <w:rPr>
                <w:rFonts w:ascii="Calibri" w:hAnsi="Calibri"/>
                <w:color w:val="auto"/>
                <w:sz w:val="14"/>
                <w:szCs w:val="14"/>
              </w:rPr>
              <w:t>99,6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/>
                <w:color w:val="auto"/>
                <w:sz w:val="14"/>
                <w:szCs w:val="14"/>
              </w:rPr>
              <w:t>103,2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/>
                <w:color w:val="auto"/>
                <w:sz w:val="14"/>
                <w:szCs w:val="14"/>
              </w:rPr>
              <w:t>105,4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597B68" w:rsidRDefault="00C75D4E" w:rsidP="00DA264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597B68">
              <w:rPr>
                <w:rFonts w:ascii="Calibri" w:hAnsi="Calibri"/>
                <w:color w:val="auto"/>
                <w:sz w:val="14"/>
                <w:szCs w:val="14"/>
              </w:rPr>
              <w:t>115,2</w:t>
            </w:r>
          </w:p>
        </w:tc>
      </w:tr>
      <w:tr w:rsidR="00C75D4E" w:rsidRPr="00C92A76" w:rsidTr="00C75D4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9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103,8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107,4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116,5</w:t>
            </w:r>
          </w:p>
        </w:tc>
      </w:tr>
      <w:tr w:rsidR="00C75D4E" w:rsidRPr="00C92A76" w:rsidTr="00C75D4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9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97,7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 xml:space="preserve">    99,6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111,4</w:t>
            </w:r>
          </w:p>
        </w:tc>
      </w:tr>
      <w:tr w:rsidR="00C75D4E" w:rsidRPr="00C92A76" w:rsidTr="00C75D4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9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C</w:t>
            </w: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C92A76" w:rsidRDefault="00C75D4E" w:rsidP="00DA2641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99,6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C92A76" w:rsidRDefault="00C75D4E" w:rsidP="00DA2641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C75D4E" w:rsidRPr="00C92A76" w:rsidTr="00C75D4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9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104,4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98,8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C75D4E" w:rsidRPr="00C92A76" w:rsidTr="00C75D4E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9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Freight transportation t</w:t>
            </w: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ariff </w:t>
            </w: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107,4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102,0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108,0</w:t>
            </w:r>
          </w:p>
        </w:tc>
      </w:tr>
      <w:tr w:rsidR="00C75D4E" w:rsidRPr="00C92A76" w:rsidTr="00C75D4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75D4E" w:rsidRPr="00C92A76" w:rsidRDefault="00C75D4E" w:rsidP="00DA2641">
            <w:pPr>
              <w:pStyle w:val="a9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104,6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105,2</w:t>
            </w:r>
          </w:p>
        </w:tc>
      </w:tr>
      <w:tr w:rsidR="00C75D4E" w:rsidRPr="00C92A76" w:rsidTr="00C75D4E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D4E" w:rsidRPr="00C92A76" w:rsidRDefault="00C75D4E" w:rsidP="00DA2641">
            <w:pPr>
              <w:pStyle w:val="a9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C92A76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D4E" w:rsidRPr="00C92A76" w:rsidRDefault="00C75D4E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C92A76">
              <w:rPr>
                <w:rFonts w:ascii="Calibri" w:hAnsi="Calibri"/>
                <w:sz w:val="14"/>
                <w:szCs w:val="14"/>
              </w:rPr>
              <w:t>100,2</w:t>
            </w:r>
          </w:p>
        </w:tc>
      </w:tr>
    </w:tbl>
    <w:p w:rsidR="004E1446" w:rsidRPr="00E17377" w:rsidRDefault="00D65993" w:rsidP="0023107B">
      <w:pPr>
        <w:pStyle w:val="a6"/>
        <w:spacing w:before="120"/>
        <w:ind w:right="-143"/>
        <w:jc w:val="both"/>
        <w:rPr>
          <w:rFonts w:asciiTheme="minorHAnsi" w:hAnsiTheme="minorHAnsi" w:cs="Calibri"/>
          <w:b/>
          <w:sz w:val="20"/>
          <w:lang w:val="en-US"/>
        </w:rPr>
      </w:pPr>
      <w:r w:rsidRPr="00E17377">
        <w:rPr>
          <w:rFonts w:asciiTheme="minorHAnsi" w:hAnsiTheme="minorHAnsi" w:cs="Calibri"/>
          <w:b/>
          <w:sz w:val="20"/>
          <w:lang w:val="en-GB"/>
        </w:rPr>
        <w:t>Gross</w:t>
      </w:r>
      <w:r w:rsidRPr="00E17377">
        <w:rPr>
          <w:rFonts w:asciiTheme="minorHAnsi" w:hAnsiTheme="minorHAnsi" w:cs="Calibri"/>
          <w:b/>
          <w:sz w:val="20"/>
          <w:lang w:val="en-US"/>
        </w:rPr>
        <w:t xml:space="preserve"> domestic product</w:t>
      </w:r>
      <w:r w:rsidR="00F970A8" w:rsidRPr="00E17377">
        <w:rPr>
          <w:rFonts w:asciiTheme="minorHAnsi" w:hAnsiTheme="minorHAnsi" w:cs="Calibri"/>
          <w:b/>
          <w:sz w:val="20"/>
          <w:lang w:val="en-US"/>
        </w:rPr>
        <w:t xml:space="preserve"> by method of production</w:t>
      </w:r>
    </w:p>
    <w:p w:rsidR="00AF07B4" w:rsidRPr="00E17377" w:rsidRDefault="00AF07B4" w:rsidP="00860E61">
      <w:pPr>
        <w:pStyle w:val="ac"/>
        <w:tabs>
          <w:tab w:val="left" w:pos="4226"/>
          <w:tab w:val="center" w:pos="5017"/>
        </w:tabs>
        <w:spacing w:before="0" w:after="60"/>
        <w:rPr>
          <w:rFonts w:asciiTheme="minorHAnsi" w:hAnsiTheme="minorHAnsi" w:cstheme="minorHAnsi"/>
          <w:sz w:val="18"/>
          <w:szCs w:val="18"/>
        </w:rPr>
      </w:pPr>
      <w:r w:rsidRPr="00E17377">
        <w:rPr>
          <w:rFonts w:asciiTheme="minorHAnsi" w:hAnsiTheme="minorHAnsi" w:cstheme="minorHAnsi"/>
          <w:sz w:val="18"/>
          <w:szCs w:val="18"/>
          <w:lang w:val="en-US"/>
        </w:rPr>
        <w:t>GDP production</w:t>
      </w:r>
      <w:r w:rsidRPr="00E17377">
        <w:rPr>
          <w:rFonts w:asciiTheme="minorHAnsi" w:hAnsiTheme="minorHAnsi" w:cstheme="minorHAnsi"/>
          <w:sz w:val="18"/>
          <w:szCs w:val="18"/>
        </w:rPr>
        <w:t>*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843"/>
        <w:gridCol w:w="1559"/>
        <w:gridCol w:w="1418"/>
        <w:gridCol w:w="1417"/>
      </w:tblGrid>
      <w:tr w:rsidR="00E17377" w:rsidRPr="00CA37DF" w:rsidTr="00D7239F">
        <w:trPr>
          <w:cantSplit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right w:val="nil"/>
            </w:tcBorders>
            <w:vAlign w:val="center"/>
            <w:hideMark/>
          </w:tcPr>
          <w:p w:rsidR="00E17377" w:rsidRPr="00E17377" w:rsidRDefault="00E17377" w:rsidP="00DA2641">
            <w:pPr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17377" w:rsidRPr="00E17377" w:rsidRDefault="00E17377" w:rsidP="00DA2641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January-March 2021 </w:t>
            </w:r>
          </w:p>
          <w:p w:rsidR="00E17377" w:rsidRPr="00E17377" w:rsidRDefault="00E17377" w:rsidP="00DA2641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year</w:t>
            </w: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million tenge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7377" w:rsidRPr="00E17377" w:rsidRDefault="00E17377" w:rsidP="00DA2641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the corresponding period of the previous year, index, in %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17377" w:rsidRPr="00E17377" w:rsidRDefault="00E17377" w:rsidP="00DA2641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GDP structure, %</w:t>
            </w:r>
          </w:p>
        </w:tc>
      </w:tr>
      <w:tr w:rsidR="00E17377" w:rsidRPr="00CA37DF" w:rsidTr="00D7239F">
        <w:trPr>
          <w:cantSplit/>
          <w:trHeight w:val="420"/>
        </w:trPr>
        <w:tc>
          <w:tcPr>
            <w:tcW w:w="3969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E17377" w:rsidRPr="00E17377" w:rsidRDefault="00E17377" w:rsidP="00DA2641">
            <w:pPr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17377" w:rsidRPr="00E17377" w:rsidRDefault="00E17377" w:rsidP="00DA2641">
            <w:pPr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17377" w:rsidRPr="00E17377" w:rsidRDefault="00E17377" w:rsidP="00DA2641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377" w:rsidRPr="00E17377" w:rsidRDefault="00E17377" w:rsidP="00DA2641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17377" w:rsidRPr="00E17377" w:rsidRDefault="00E17377" w:rsidP="00DA2641">
            <w:pPr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</w:tr>
      <w:tr w:rsidR="00E17377" w:rsidRPr="00CA37DF" w:rsidTr="00D7239F">
        <w:trPr>
          <w:cantSplit/>
        </w:trPr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Gross domestic product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15 938 671,5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98,6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107,1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6 192 881,2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111,1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38,8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Agriculture, forestry and fishery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397 251,6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102,8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114,8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2,5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5 112 711,9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32,0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hideMark/>
          </w:tcPr>
          <w:p w:rsidR="00E17377" w:rsidRPr="00E17377" w:rsidRDefault="00E17377" w:rsidP="00DA2641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/>
                <w:sz w:val="14"/>
                <w:szCs w:val="14"/>
                <w:shd w:val="clear" w:color="auto" w:fill="FFFF00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Mining industry and quarrying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2 373 035,6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93,0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113,5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14,9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hideMark/>
          </w:tcPr>
          <w:p w:rsidR="00E17377" w:rsidRPr="00E17377" w:rsidRDefault="00E17377" w:rsidP="00DA2641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2 360 000,8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107,5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14,8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hideMark/>
          </w:tcPr>
          <w:p w:rsidR="00E17377" w:rsidRPr="00E17377" w:rsidRDefault="00E17377" w:rsidP="00DA2641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Electrical power supply, gas, steam supply and air-conditioning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326 108,6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104,9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106,7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2,0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hideMark/>
          </w:tcPr>
          <w:p w:rsidR="00E17377" w:rsidRPr="00E17377" w:rsidRDefault="00E17377" w:rsidP="00DA2641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Water supply; sewer system, control over collection and distribution of waste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53 566,9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103,2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682 917,7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113,1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4,3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8 881 779,0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96,8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107,1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55,8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2 371 895,2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108,0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14,9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1 077 190,9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82,6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109,7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6,8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Residing and catering services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159 972,4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1,0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289 248,9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101,8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Financial and insurance activity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633 709,9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90,0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4,0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1 253 990,1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98,8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109,5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7,9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853 046,6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94,3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111,3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5,3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360 014,9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88,8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107,9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2,3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Governance and defense; obligatory social security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351 848,5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112,9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2,2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606 600,2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106,4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113,1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3,8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Health care and social services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395 748,7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108,9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2,5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98 668,6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101,4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0,6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415 885,2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104,2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2,6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Activities of households employing domestic workers and producing the goods and services for their own consumption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13 958,9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107,3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843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15 074 660,2</w:t>
            </w:r>
          </w:p>
        </w:tc>
        <w:tc>
          <w:tcPr>
            <w:tcW w:w="1559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108,7</w:t>
            </w:r>
          </w:p>
        </w:tc>
        <w:tc>
          <w:tcPr>
            <w:tcW w:w="1417" w:type="dxa"/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94,6</w:t>
            </w:r>
          </w:p>
        </w:tc>
      </w:tr>
      <w:tr w:rsidR="00E17377" w:rsidRPr="00CA37DF" w:rsidTr="00D7239F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  <w:hideMark/>
          </w:tcPr>
          <w:p w:rsidR="00E17377" w:rsidRPr="00E17377" w:rsidRDefault="00E17377" w:rsidP="00DA2641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737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864 011,3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96,9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85,8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:rsidR="00E17377" w:rsidRPr="00E17377" w:rsidRDefault="00E17377" w:rsidP="00DA2641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17377">
              <w:rPr>
                <w:rFonts w:asciiTheme="minorHAnsi" w:hAnsiTheme="minorHAnsi" w:cs="Calibri"/>
                <w:bCs/>
                <w:sz w:val="14"/>
                <w:szCs w:val="14"/>
              </w:rPr>
              <w:t>5,4</w:t>
            </w:r>
          </w:p>
        </w:tc>
      </w:tr>
    </w:tbl>
    <w:p w:rsidR="007F28C0" w:rsidRPr="006146F5" w:rsidRDefault="007F28C0" w:rsidP="000A43C7">
      <w:pPr>
        <w:pStyle w:val="afd"/>
        <w:widowControl w:val="0"/>
        <w:ind w:firstLine="0"/>
        <w:rPr>
          <w:rFonts w:asciiTheme="minorHAnsi" w:hAnsiTheme="minorHAnsi" w:cs="Calibri"/>
          <w:b/>
          <w:snapToGrid w:val="0"/>
          <w:sz w:val="20"/>
          <w:szCs w:val="20"/>
          <w:lang w:val="en-US"/>
        </w:rPr>
      </w:pPr>
      <w:r w:rsidRPr="006146F5">
        <w:rPr>
          <w:rFonts w:asciiTheme="minorHAnsi" w:hAnsiTheme="minorHAnsi" w:cs="Calibri"/>
          <w:b/>
          <w:snapToGrid w:val="0"/>
          <w:sz w:val="20"/>
          <w:szCs w:val="20"/>
          <w:lang w:val="en-US"/>
        </w:rPr>
        <w:t>Investments statistics</w:t>
      </w:r>
    </w:p>
    <w:p w:rsidR="006146F5" w:rsidRPr="00F136E5" w:rsidRDefault="006146F5" w:rsidP="00D7239F">
      <w:pPr>
        <w:pStyle w:val="ac"/>
        <w:spacing w:before="0"/>
        <w:rPr>
          <w:rFonts w:ascii="Calibri" w:hAnsi="Calibri"/>
          <w:snapToGrid w:val="0"/>
          <w:sz w:val="18"/>
          <w:szCs w:val="18"/>
        </w:rPr>
      </w:pPr>
      <w:r w:rsidRPr="00F136E5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2126"/>
      </w:tblGrid>
      <w:tr w:rsidR="006146F5" w:rsidRPr="0044380E" w:rsidTr="00D7239F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F5" w:rsidRPr="00B453CA" w:rsidRDefault="006146F5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June 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506F93">
              <w:rPr>
                <w:rFonts w:ascii="Calibri" w:hAnsi="Calibri"/>
                <w:sz w:val="14"/>
                <w:szCs w:val="14"/>
                <w:lang w:val="en-US"/>
              </w:rPr>
              <w:t>Info:</w:t>
            </w:r>
            <w:r w:rsidRPr="00506F93">
              <w:rPr>
                <w:rFonts w:ascii="Calibri" w:hAnsi="Calibri"/>
                <w:sz w:val="14"/>
                <w:szCs w:val="14"/>
                <w:lang w:val="en-US"/>
              </w:rPr>
              <w:br/>
              <w:t>January</w:t>
            </w:r>
            <w:r w:rsidRPr="00506F9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506F93">
              <w:rPr>
                <w:rFonts w:ascii="Calibri" w:hAnsi="Calibri"/>
                <w:sz w:val="14"/>
                <w:szCs w:val="14"/>
                <w:lang w:val="en-GB"/>
              </w:rPr>
              <w:t>June</w:t>
            </w:r>
            <w:r w:rsidRPr="00506F93">
              <w:rPr>
                <w:rFonts w:ascii="Calibri" w:hAnsi="Calibri"/>
                <w:sz w:val="14"/>
                <w:szCs w:val="14"/>
                <w:lang w:val="en-US"/>
              </w:rPr>
              <w:t xml:space="preserve"> 20</w:t>
            </w:r>
            <w:r w:rsidRPr="00506F93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506F93">
              <w:rPr>
                <w:rFonts w:ascii="Calibri" w:hAnsi="Calibri"/>
                <w:sz w:val="14"/>
                <w:szCs w:val="14"/>
                <w:lang w:val="en-US"/>
              </w:rPr>
              <w:t xml:space="preserve"> as % of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6146F5" w:rsidRPr="00F136E5" w:rsidTr="00D7239F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6146F5" w:rsidRPr="00F136E5" w:rsidRDefault="006146F5" w:rsidP="00D7239F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5 247 906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6146F5" w:rsidRPr="00F136E5" w:rsidTr="00D7239F">
        <w:trPr>
          <w:cantSplit/>
          <w:trHeight w:val="50"/>
        </w:trPr>
        <w:tc>
          <w:tcPr>
            <w:tcW w:w="3969" w:type="dxa"/>
          </w:tcPr>
          <w:p w:rsidR="006146F5" w:rsidRPr="00F136E5" w:rsidRDefault="006146F5" w:rsidP="00D7239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6146F5" w:rsidRDefault="006146F5" w:rsidP="00D7239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6146F5" w:rsidRDefault="006146F5" w:rsidP="00D7239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6146F5" w:rsidRDefault="006146F5" w:rsidP="00D7239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6146F5" w:rsidRDefault="006146F5" w:rsidP="00D7239F">
            <w:pPr>
              <w:pStyle w:val="a9"/>
              <w:ind w:left="105" w:firstLine="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 xml:space="preserve">costs for </w:t>
            </w:r>
            <w:r w:rsidRPr="006146F5">
              <w:rPr>
                <w:rFonts w:ascii="Calibri" w:hAnsi="Calibri"/>
                <w:sz w:val="14"/>
                <w:szCs w:val="14"/>
                <w:lang w:val="en-US"/>
              </w:rPr>
              <w:t>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2 939 779</w:t>
            </w:r>
          </w:p>
        </w:tc>
        <w:tc>
          <w:tcPr>
            <w:tcW w:w="2056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56,0</w:t>
            </w:r>
          </w:p>
        </w:tc>
        <w:tc>
          <w:tcPr>
            <w:tcW w:w="2126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52,6</w:t>
            </w:r>
          </w:p>
        </w:tc>
      </w:tr>
      <w:tr w:rsidR="006146F5" w:rsidRPr="00415170" w:rsidTr="00D7239F">
        <w:trPr>
          <w:cantSplit/>
        </w:trPr>
        <w:tc>
          <w:tcPr>
            <w:tcW w:w="3969" w:type="dxa"/>
          </w:tcPr>
          <w:p w:rsidR="006146F5" w:rsidRPr="00C85DE5" w:rsidRDefault="006146F5" w:rsidP="00D7239F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1 503 954</w:t>
            </w:r>
          </w:p>
        </w:tc>
        <w:tc>
          <w:tcPr>
            <w:tcW w:w="2056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28,7</w:t>
            </w:r>
          </w:p>
        </w:tc>
        <w:tc>
          <w:tcPr>
            <w:tcW w:w="2126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25,1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6146F5" w:rsidRPr="001622F4" w:rsidRDefault="006146F5" w:rsidP="00D7239F">
            <w:pPr>
              <w:pStyle w:val="a9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6146F5">
              <w:rPr>
                <w:rFonts w:ascii="Calibri" w:hAnsi="Calibri"/>
                <w:sz w:val="14"/>
                <w:szCs w:val="14"/>
                <w:lang w:val="en-US"/>
              </w:rPr>
              <w:t xml:space="preserve">other 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804 173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22,3</w:t>
            </w:r>
          </w:p>
        </w:tc>
      </w:tr>
    </w:tbl>
    <w:p w:rsidR="006146F5" w:rsidRPr="00F136E5" w:rsidRDefault="006146F5" w:rsidP="00D7239F">
      <w:pPr>
        <w:pStyle w:val="ac"/>
        <w:spacing w:before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189"/>
      </w:tblGrid>
      <w:tr w:rsidR="006146F5" w:rsidRPr="00F136E5" w:rsidTr="00D7239F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46F5" w:rsidRPr="00B453CA" w:rsidRDefault="006146F5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June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6146F5" w:rsidRPr="00F136E5" w:rsidTr="00D7239F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46F5" w:rsidRPr="00F136E5" w:rsidRDefault="006146F5" w:rsidP="00D7239F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5 247 906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6146F5" w:rsidRPr="0044380E" w:rsidTr="00D7239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46F5" w:rsidRPr="006146F5" w:rsidRDefault="006146F5" w:rsidP="00D7239F">
            <w:pPr>
              <w:pStyle w:val="a9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6146F5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146F5" w:rsidRP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46F5" w:rsidRP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6146F5" w:rsidRPr="00F136E5" w:rsidTr="00D7239F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46F5" w:rsidRPr="00F136E5" w:rsidRDefault="006146F5" w:rsidP="00D7239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628 740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12,0</w:t>
            </w:r>
          </w:p>
        </w:tc>
      </w:tr>
      <w:tr w:rsidR="006146F5" w:rsidRPr="00F136E5" w:rsidTr="00D7239F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46F5" w:rsidRPr="00F136E5" w:rsidRDefault="006146F5" w:rsidP="00D7239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3 849 201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73,3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46F5" w:rsidRPr="00F136E5" w:rsidRDefault="006146F5" w:rsidP="00D7239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lastRenderedPageBreak/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125 591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2,4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46F5" w:rsidRPr="00F136E5" w:rsidRDefault="006146F5" w:rsidP="00D7239F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46F5" w:rsidRPr="006146F5" w:rsidRDefault="006146F5" w:rsidP="00D7239F">
            <w:pPr>
              <w:pStyle w:val="a9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6146F5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36 992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46F5" w:rsidRPr="00F136E5" w:rsidRDefault="006146F5" w:rsidP="00D7239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644 374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12,3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46F5" w:rsidRPr="00F136E5" w:rsidRDefault="006146F5" w:rsidP="00D7239F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6F5" w:rsidRPr="00F136E5" w:rsidRDefault="006146F5" w:rsidP="00D7239F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105 370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2,0</w:t>
            </w:r>
          </w:p>
        </w:tc>
      </w:tr>
    </w:tbl>
    <w:p w:rsidR="006146F5" w:rsidRPr="00F136E5" w:rsidRDefault="006146F5" w:rsidP="00D7239F">
      <w:pPr>
        <w:pStyle w:val="ac"/>
        <w:spacing w:before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F136E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10206" w:type="dxa"/>
        <w:tblInd w:w="108" w:type="dxa"/>
        <w:tblLayout w:type="fixed"/>
        <w:tblLook w:val="0000"/>
      </w:tblPr>
      <w:tblGrid>
        <w:gridCol w:w="3969"/>
        <w:gridCol w:w="2032"/>
        <w:gridCol w:w="2032"/>
        <w:gridCol w:w="2173"/>
      </w:tblGrid>
      <w:tr w:rsidR="006146F5" w:rsidRPr="00F136E5" w:rsidTr="00D7239F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46F5" w:rsidRPr="00B453CA" w:rsidRDefault="006146F5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June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6146F5" w:rsidRPr="00F136E5" w:rsidTr="00D7239F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F5" w:rsidRPr="00F136E5" w:rsidRDefault="006146F5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46F5" w:rsidRPr="001F7DFD" w:rsidRDefault="006146F5" w:rsidP="00D7239F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June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F136E5">
              <w:rPr>
                <w:rFonts w:ascii="Calibri" w:hAnsi="Calibri"/>
                <w:sz w:val="14"/>
                <w:szCs w:val="14"/>
              </w:rPr>
              <w:t>as %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6146F5" w:rsidRPr="00F136E5" w:rsidRDefault="006146F5" w:rsidP="00D7239F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5 247 906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173" w:type="dxa"/>
            <w:tcBorders>
              <w:top w:val="single" w:sz="4" w:space="0" w:color="auto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6146F5" w:rsidRPr="00F136E5" w:rsidTr="00D7239F">
        <w:trPr>
          <w:cantSplit/>
          <w:trHeight w:val="271"/>
        </w:trPr>
        <w:tc>
          <w:tcPr>
            <w:tcW w:w="3969" w:type="dxa"/>
          </w:tcPr>
          <w:p w:rsidR="006146F5" w:rsidRPr="00F136E5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341 199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145,9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2 792 718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53,2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86,7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73" w:type="dxa"/>
            <w:vAlign w:val="bottom"/>
          </w:tcPr>
          <w:p w:rsidR="006146F5" w:rsidRDefault="006146F5" w:rsidP="00D7239F">
            <w:pPr>
              <w:rPr>
                <w:rFonts w:ascii="Arial CYR" w:hAnsi="Arial CYR"/>
                <w:sz w:val="14"/>
                <w:szCs w:val="14"/>
              </w:rPr>
            </w:pP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A32811" w:rsidRDefault="006146F5" w:rsidP="00D7239F">
            <w:pPr>
              <w:ind w:firstLine="31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1 691 383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32,2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68,4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719 953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13,7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188,3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955E01" w:rsidRDefault="006146F5" w:rsidP="00D7239F">
            <w:pPr>
              <w:ind w:left="318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245 202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955E01" w:rsidRDefault="006146F5" w:rsidP="00D7239F">
            <w:pPr>
              <w:ind w:left="318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136 180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110,2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71 819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257,6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A32811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96 435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1,8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154,1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429 888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110,1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E51A59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59 793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79,0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60 455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150,5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41 319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1 046 765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117,4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A32811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22 638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</w:tr>
      <w:tr w:rsidR="006146F5" w:rsidRPr="00F136E5" w:rsidTr="00D7239F">
        <w:trPr>
          <w:cantSplit/>
          <w:trHeight w:val="199"/>
        </w:trPr>
        <w:tc>
          <w:tcPr>
            <w:tcW w:w="3969" w:type="dxa"/>
          </w:tcPr>
          <w:p w:rsidR="006146F5" w:rsidRPr="00A550CC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50C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33 070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67,7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A32811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17 852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64,4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64 265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82,1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955E01" w:rsidRDefault="006146F5" w:rsidP="00D7239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63 994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97,9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</w:tcPr>
          <w:p w:rsidR="006146F5" w:rsidRPr="00F136E5" w:rsidRDefault="006146F5" w:rsidP="00D7239F">
            <w:pPr>
              <w:pStyle w:val="afd"/>
              <w:ind w:firstLine="113"/>
              <w:rPr>
                <w:color w:val="000000"/>
                <w:sz w:val="14"/>
                <w:szCs w:val="14"/>
              </w:rPr>
            </w:pPr>
            <w:r w:rsidRPr="00F136E5">
              <w:rPr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80 992</w:t>
            </w:r>
          </w:p>
        </w:tc>
        <w:tc>
          <w:tcPr>
            <w:tcW w:w="2032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2173" w:type="dxa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85,2</w:t>
            </w:r>
          </w:p>
        </w:tc>
      </w:tr>
      <w:tr w:rsidR="006146F5" w:rsidRPr="00F136E5" w:rsidTr="00D7239F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6146F5" w:rsidRPr="00F136E5" w:rsidRDefault="006146F5" w:rsidP="00D7239F">
            <w:pPr>
              <w:pStyle w:val="afd"/>
              <w:ind w:firstLine="113"/>
              <w:rPr>
                <w:color w:val="000000"/>
                <w:sz w:val="14"/>
                <w:szCs w:val="14"/>
              </w:rPr>
            </w:pPr>
            <w:r w:rsidRPr="00F136E5">
              <w:rPr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146F5" w:rsidRDefault="006146F5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24 704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6146F5" w:rsidRDefault="006146F5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273,7</w:t>
            </w:r>
          </w:p>
        </w:tc>
      </w:tr>
    </w:tbl>
    <w:p w:rsidR="007F28C0" w:rsidRPr="002E7F9A" w:rsidRDefault="00A35DEE" w:rsidP="000A43C7">
      <w:pPr>
        <w:pStyle w:val="21"/>
        <w:keepNext w:val="0"/>
        <w:widowControl w:val="0"/>
        <w:spacing w:before="0" w:after="0"/>
        <w:rPr>
          <w:rFonts w:asciiTheme="minorHAnsi" w:hAnsiTheme="minorHAnsi" w:cs="Calibri"/>
          <w:sz w:val="20"/>
          <w:lang w:val="kk-KZ"/>
        </w:rPr>
      </w:pPr>
      <w:r w:rsidRPr="002E7F9A">
        <w:rPr>
          <w:rFonts w:asciiTheme="minorHAnsi" w:hAnsiTheme="minorHAnsi" w:cs="Calibri"/>
          <w:sz w:val="20"/>
          <w:lang w:val="en-US"/>
        </w:rPr>
        <w:t xml:space="preserve">Enterprises </w:t>
      </w:r>
      <w:r w:rsidR="00AB0D09" w:rsidRPr="002E7F9A">
        <w:rPr>
          <w:rFonts w:asciiTheme="minorHAnsi" w:hAnsiTheme="minorHAnsi" w:cs="Calibri"/>
          <w:sz w:val="20"/>
          <w:lang w:val="en-US"/>
        </w:rPr>
        <w:t>statistics</w:t>
      </w:r>
    </w:p>
    <w:p w:rsidR="002E7F9A" w:rsidRPr="001414F4" w:rsidRDefault="002E7F9A" w:rsidP="00D7239F">
      <w:pPr>
        <w:pStyle w:val="ac"/>
        <w:widowControl w:val="0"/>
        <w:spacing w:before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2E7F9A">
        <w:rPr>
          <w:rFonts w:ascii="Calibri" w:hAnsi="Calibri"/>
          <w:sz w:val="18"/>
          <w:szCs w:val="18"/>
          <w:lang w:val="en-US"/>
        </w:rPr>
        <w:t>Registered juridical</w:t>
      </w:r>
      <w:r w:rsidRPr="001414F4">
        <w:rPr>
          <w:rFonts w:ascii="Calibri" w:hAnsi="Calibri"/>
          <w:color w:val="000000"/>
          <w:sz w:val="18"/>
          <w:szCs w:val="18"/>
          <w:lang w:val="en-US"/>
        </w:rPr>
        <w:t xml:space="preserve"> persons by economic activities and activity</w:t>
      </w:r>
    </w:p>
    <w:p w:rsidR="002E7F9A" w:rsidRPr="001414F4" w:rsidRDefault="002E7F9A" w:rsidP="002E7F9A">
      <w:pPr>
        <w:pStyle w:val="a6"/>
        <w:spacing w:after="60"/>
        <w:rPr>
          <w:rFonts w:ascii="Calibri" w:hAnsi="Calibri"/>
          <w:color w:val="000000"/>
          <w:sz w:val="14"/>
          <w:szCs w:val="14"/>
          <w:lang w:val="kk-KZ"/>
        </w:rPr>
      </w:pPr>
      <w:r w:rsidRPr="001414F4">
        <w:rPr>
          <w:rFonts w:ascii="Calibri" w:hAnsi="Calibri"/>
          <w:color w:val="000000"/>
          <w:sz w:val="14"/>
          <w:szCs w:val="14"/>
          <w:lang w:val="en-US"/>
        </w:rPr>
        <w:t>as of</w:t>
      </w:r>
      <w:r w:rsidRPr="001414F4">
        <w:rPr>
          <w:rFonts w:ascii="Calibri" w:hAnsi="Calibri"/>
          <w:color w:val="000000"/>
          <w:sz w:val="14"/>
          <w:szCs w:val="14"/>
        </w:rPr>
        <w:t xml:space="preserve"> </w:t>
      </w:r>
      <w:r w:rsidRPr="001414F4">
        <w:rPr>
          <w:rFonts w:ascii="Calibri" w:hAnsi="Calibri"/>
          <w:color w:val="000000"/>
          <w:sz w:val="14"/>
          <w:szCs w:val="14"/>
          <w:lang w:val="en-US"/>
        </w:rPr>
        <w:t xml:space="preserve"> 01.</w:t>
      </w:r>
      <w:r w:rsidRPr="001414F4">
        <w:rPr>
          <w:rFonts w:ascii="Calibri" w:hAnsi="Calibri"/>
          <w:color w:val="000000"/>
          <w:sz w:val="14"/>
          <w:szCs w:val="14"/>
          <w:lang w:val="kk-KZ"/>
        </w:rPr>
        <w:t>07</w:t>
      </w:r>
      <w:r w:rsidRPr="001414F4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1414F4">
        <w:rPr>
          <w:rFonts w:ascii="Calibri" w:hAnsi="Calibri"/>
          <w:color w:val="000000"/>
          <w:sz w:val="14"/>
          <w:szCs w:val="14"/>
          <w:lang w:val="kk-KZ"/>
        </w:rPr>
        <w:t>21</w:t>
      </w:r>
    </w:p>
    <w:tbl>
      <w:tblPr>
        <w:tblW w:w="10206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275"/>
      </w:tblGrid>
      <w:tr w:rsidR="002E7F9A" w:rsidRPr="001414F4" w:rsidTr="00D7239F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Among which</w:t>
            </w:r>
          </w:p>
        </w:tc>
      </w:tr>
      <w:tr w:rsidR="002E7F9A" w:rsidRPr="001414F4" w:rsidTr="00D7239F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ofwhich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in liquidation process</w:t>
            </w:r>
          </w:p>
        </w:tc>
      </w:tr>
      <w:tr w:rsidR="002E7F9A" w:rsidRPr="001414F4" w:rsidTr="00D7239F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2E7F9A" w:rsidRPr="001414F4" w:rsidTr="00D7239F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b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E7F9A" w:rsidRPr="001414F4" w:rsidRDefault="002E7F9A" w:rsidP="002E7F9A">
            <w:pPr>
              <w:ind w:left="-397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469 927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341 927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50 135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171 107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120 685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5 493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Agriculture</w:t>
            </w:r>
            <w:r w:rsidRPr="001414F4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19 581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15 317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2 198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7 067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6 052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153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4 626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3 601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614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1 285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1 702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63</w:t>
            </w:r>
          </w:p>
        </w:tc>
      </w:tr>
      <w:tr w:rsidR="002E7F9A" w:rsidRPr="001414F4" w:rsidTr="00D7239F">
        <w:trPr>
          <w:trHeight w:val="63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24 415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17 432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1 760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8 840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6 832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338</w:t>
            </w:r>
          </w:p>
        </w:tc>
      </w:tr>
      <w:tr w:rsidR="002E7F9A" w:rsidRPr="001414F4" w:rsidTr="00D7239F">
        <w:trPr>
          <w:trHeight w:val="14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1 710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1 308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163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679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466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11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2 710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1 975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174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1 058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743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64 047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44 622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6 033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15 783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22 806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1 325</w:t>
            </w:r>
          </w:p>
        </w:tc>
      </w:tr>
      <w:tr w:rsidR="002E7F9A" w:rsidRPr="001414F4" w:rsidTr="00D7239F">
        <w:trPr>
          <w:trHeight w:val="10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135 341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91 528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15 204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40 458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35 866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1 865</w:t>
            </w:r>
          </w:p>
        </w:tc>
      </w:tr>
      <w:tr w:rsidR="002E7F9A" w:rsidRPr="001414F4" w:rsidTr="00D7239F">
        <w:trPr>
          <w:trHeight w:val="96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18 251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12 803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1 548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6 398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4 857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229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8 515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6 683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1 528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3 119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2 036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48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12 922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9 634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1 851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4 778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3 005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68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77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8 456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5 194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900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2 869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1 425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165</w:t>
            </w:r>
          </w:p>
        </w:tc>
      </w:tr>
      <w:tr w:rsidR="002E7F9A" w:rsidRPr="001414F4" w:rsidTr="00D7239F">
        <w:trPr>
          <w:trHeight w:val="202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19 780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15 503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1 765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9 913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3 825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212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31 746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23 309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2 883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12 675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7 751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274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20 603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15 739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1 966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8 667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5 106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158</w:t>
            </w:r>
          </w:p>
        </w:tc>
      </w:tr>
      <w:tr w:rsidR="002E7F9A" w:rsidRPr="001414F4" w:rsidTr="00D7239F">
        <w:trPr>
          <w:trHeight w:val="68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9 590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9 246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96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9 029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121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44</w:t>
            </w:r>
          </w:p>
        </w:tc>
      </w:tr>
      <w:tr w:rsidR="002E7F9A" w:rsidRPr="001414F4" w:rsidTr="00D7239F">
        <w:trPr>
          <w:trHeight w:val="135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25 813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23 097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1 168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18 441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3 488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39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141</w:t>
            </w:r>
          </w:p>
        </w:tc>
      </w:tr>
      <w:tr w:rsidR="002E7F9A" w:rsidRPr="001414F4" w:rsidTr="00D7239F">
        <w:trPr>
          <w:trHeight w:val="24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8 572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7 184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737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4 696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1 751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64</w:t>
            </w:r>
          </w:p>
        </w:tc>
      </w:tr>
      <w:tr w:rsidR="002E7F9A" w:rsidRPr="001414F4" w:rsidTr="00D7239F">
        <w:trPr>
          <w:trHeight w:val="201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6 820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5 088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758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2 843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1 487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46</w:t>
            </w:r>
          </w:p>
        </w:tc>
      </w:tr>
      <w:tr w:rsidR="002E7F9A" w:rsidRPr="001414F4" w:rsidTr="00D7239F">
        <w:trPr>
          <w:trHeight w:val="149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</w:rPr>
              <w:t>Otherservices</w:t>
            </w: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46 428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32 663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8 789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12 508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11 366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238</w:t>
            </w:r>
          </w:p>
        </w:tc>
      </w:tr>
      <w:tr w:rsidR="002E7F9A" w:rsidRPr="001414F4" w:rsidTr="00D7239F">
        <w:trPr>
          <w:trHeight w:val="149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2E7F9A" w:rsidRPr="001414F4" w:rsidTr="00D7239F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bCs w:val="0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 xml:space="preserve"> </w:t>
            </w: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</w:tbl>
    <w:p w:rsidR="002E7F9A" w:rsidRPr="001414F4" w:rsidRDefault="002E7F9A" w:rsidP="00D7239F">
      <w:pPr>
        <w:pStyle w:val="ac"/>
        <w:widowControl w:val="0"/>
        <w:spacing w:before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1414F4">
        <w:rPr>
          <w:rFonts w:ascii="Calibri" w:hAnsi="Calibr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1414F4">
        <w:rPr>
          <w:rFonts w:ascii="Calibri" w:hAnsi="Calibri"/>
          <w:bCs/>
          <w:color w:val="000000"/>
          <w:sz w:val="18"/>
          <w:szCs w:val="18"/>
          <w:lang w:val="en-US"/>
        </w:rPr>
        <w:t>ownership’s forms</w:t>
      </w:r>
    </w:p>
    <w:p w:rsidR="002E7F9A" w:rsidRPr="001414F4" w:rsidRDefault="002E7F9A" w:rsidP="002E7F9A">
      <w:pPr>
        <w:pStyle w:val="a6"/>
        <w:spacing w:after="60"/>
        <w:rPr>
          <w:rFonts w:ascii="Calibri" w:hAnsi="Calibri"/>
          <w:color w:val="000000"/>
          <w:sz w:val="14"/>
          <w:szCs w:val="14"/>
          <w:lang w:val="kk-KZ"/>
        </w:rPr>
      </w:pPr>
      <w:r w:rsidRPr="001414F4">
        <w:rPr>
          <w:rFonts w:ascii="Calibri" w:hAnsi="Calibri"/>
          <w:color w:val="000000"/>
          <w:sz w:val="14"/>
          <w:szCs w:val="14"/>
          <w:lang w:val="en-US"/>
        </w:rPr>
        <w:t xml:space="preserve">as of </w:t>
      </w:r>
      <w:r w:rsidRPr="001414F4">
        <w:rPr>
          <w:rFonts w:ascii="Calibri" w:hAnsi="Calibri"/>
          <w:color w:val="000000"/>
          <w:sz w:val="14"/>
          <w:szCs w:val="14"/>
        </w:rPr>
        <w:t xml:space="preserve"> </w:t>
      </w:r>
      <w:r w:rsidRPr="001414F4">
        <w:rPr>
          <w:rFonts w:ascii="Calibri" w:hAnsi="Calibri"/>
          <w:color w:val="000000"/>
          <w:sz w:val="14"/>
          <w:szCs w:val="14"/>
          <w:lang w:val="en-US"/>
        </w:rPr>
        <w:t>01.</w:t>
      </w:r>
      <w:r w:rsidRPr="001414F4">
        <w:rPr>
          <w:rFonts w:ascii="Calibri" w:hAnsi="Calibri"/>
          <w:color w:val="000000"/>
          <w:sz w:val="14"/>
          <w:szCs w:val="14"/>
          <w:lang w:val="kk-KZ"/>
        </w:rPr>
        <w:t>07</w:t>
      </w:r>
      <w:r w:rsidRPr="001414F4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1414F4">
        <w:rPr>
          <w:rFonts w:ascii="Calibri" w:hAnsi="Calibri"/>
          <w:color w:val="000000"/>
          <w:sz w:val="14"/>
          <w:szCs w:val="14"/>
          <w:lang w:val="kk-KZ"/>
        </w:rPr>
        <w:t>21</w:t>
      </w:r>
    </w:p>
    <w:tbl>
      <w:tblPr>
        <w:tblW w:w="10206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275"/>
      </w:tblGrid>
      <w:tr w:rsidR="002E7F9A" w:rsidRPr="0044380E" w:rsidTr="00D7239F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Of</w:t>
            </w:r>
            <w:r w:rsidR="0021058C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which</w:t>
            </w: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 xml:space="preserve"> by </w:t>
            </w:r>
            <w:r w:rsidRPr="001414F4">
              <w:rPr>
                <w:rFonts w:ascii="Calibri" w:hAnsi="Calibri"/>
                <w:bCs w:val="0"/>
                <w:sz w:val="14"/>
                <w:szCs w:val="14"/>
                <w:lang w:val="en-US"/>
              </w:rPr>
              <w:t>ownership’s forms</w:t>
            </w:r>
          </w:p>
        </w:tc>
      </w:tr>
      <w:tr w:rsidR="002E7F9A" w:rsidRPr="001414F4" w:rsidTr="00D7239F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foreign</w:t>
            </w:r>
          </w:p>
        </w:tc>
      </w:tr>
      <w:tr w:rsidR="002E7F9A" w:rsidRPr="0044380E" w:rsidTr="00D7239F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F9A" w:rsidRPr="001414F4" w:rsidRDefault="002E7F9A" w:rsidP="00DA2641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2E7F9A" w:rsidRPr="001414F4" w:rsidTr="00D7239F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b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469 927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25 357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414 578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643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10 803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29 992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lastRenderedPageBreak/>
              <w:t>Agriculture</w:t>
            </w:r>
            <w:r w:rsidRPr="001414F4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19 581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67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19 229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393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285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4 626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4 202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288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424</w:t>
            </w:r>
          </w:p>
        </w:tc>
      </w:tr>
      <w:tr w:rsidR="002E7F9A" w:rsidRPr="001414F4" w:rsidTr="00D7239F">
        <w:trPr>
          <w:trHeight w:val="63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24 415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22 732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1 336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1 664</w:t>
            </w:r>
          </w:p>
        </w:tc>
      </w:tr>
      <w:tr w:rsidR="002E7F9A" w:rsidRPr="001414F4" w:rsidTr="00D7239F">
        <w:trPr>
          <w:trHeight w:val="14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1 710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1 520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89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92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2 710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214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2 383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55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72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113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64 047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60 542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46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1 049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3 471</w:t>
            </w:r>
          </w:p>
        </w:tc>
      </w:tr>
      <w:tr w:rsidR="002E7F9A" w:rsidRPr="001414F4" w:rsidTr="00D7239F">
        <w:trPr>
          <w:trHeight w:val="10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135 341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36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121 863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3 411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13 442</w:t>
            </w:r>
          </w:p>
        </w:tc>
      </w:tr>
      <w:tr w:rsidR="002E7F9A" w:rsidRPr="001414F4" w:rsidTr="00D7239F">
        <w:trPr>
          <w:trHeight w:val="96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18 251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17 098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425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1 118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8 515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7 689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251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808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12 922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12 085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115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429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764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8 456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8 006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38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192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51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441</w:t>
            </w:r>
          </w:p>
        </w:tc>
      </w:tr>
      <w:tr w:rsidR="002E7F9A" w:rsidRPr="001414F4" w:rsidTr="00D7239F">
        <w:trPr>
          <w:trHeight w:val="202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19 780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18 996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393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742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31 746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485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29 420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92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935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1 841</w:t>
            </w:r>
          </w:p>
        </w:tc>
      </w:tr>
      <w:tr w:rsidR="002E7F9A" w:rsidRPr="001414F4" w:rsidTr="00D7239F">
        <w:trPr>
          <w:trHeight w:val="7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20 603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85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19 725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317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793</w:t>
            </w:r>
          </w:p>
        </w:tc>
      </w:tr>
      <w:tr w:rsidR="002E7F9A" w:rsidRPr="001414F4" w:rsidTr="00D7239F">
        <w:trPr>
          <w:trHeight w:val="68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9 590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9 456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131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</w:t>
            </w:r>
          </w:p>
        </w:tc>
      </w:tr>
      <w:tr w:rsidR="002E7F9A" w:rsidRPr="001414F4" w:rsidTr="00D7239F">
        <w:trPr>
          <w:trHeight w:val="135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25 813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11 957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13 374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39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142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482</w:t>
            </w:r>
          </w:p>
        </w:tc>
      </w:tr>
      <w:tr w:rsidR="002E7F9A" w:rsidRPr="001414F4" w:rsidTr="00D7239F">
        <w:trPr>
          <w:trHeight w:val="240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8 572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1 276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7 011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21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125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285</w:t>
            </w:r>
          </w:p>
        </w:tc>
      </w:tr>
      <w:tr w:rsidR="002E7F9A" w:rsidRPr="001414F4" w:rsidTr="00D7239F">
        <w:trPr>
          <w:trHeight w:val="201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1414F4">
              <w:rPr>
                <w:rFonts w:ascii="Calibri" w:hAnsi="Calibr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6 820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1 422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5 128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134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270</w:t>
            </w:r>
          </w:p>
        </w:tc>
      </w:tr>
      <w:tr w:rsidR="002E7F9A" w:rsidRPr="001414F4" w:rsidTr="00D7239F">
        <w:trPr>
          <w:trHeight w:val="149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</w:rPr>
              <w:t>Otherservices</w:t>
            </w: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46 428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43 444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821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2 953</w:t>
            </w:r>
          </w:p>
        </w:tc>
      </w:tr>
      <w:tr w:rsidR="002E7F9A" w:rsidRPr="001414F4" w:rsidTr="00D7239F">
        <w:trPr>
          <w:trHeight w:val="149"/>
        </w:trPr>
        <w:tc>
          <w:tcPr>
            <w:tcW w:w="3686" w:type="dxa"/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2E7F9A" w:rsidRPr="001414F4" w:rsidTr="00D7239F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2E7F9A" w:rsidRPr="001414F4" w:rsidRDefault="002E7F9A" w:rsidP="00DA2641">
            <w:pPr>
              <w:pStyle w:val="af0"/>
              <w:jc w:val="left"/>
              <w:rPr>
                <w:rFonts w:ascii="Calibri" w:hAnsi="Calibri"/>
                <w:bCs w:val="0"/>
                <w:sz w:val="14"/>
                <w:szCs w:val="14"/>
                <w:lang w:val="en-US"/>
              </w:rPr>
            </w:pPr>
            <w:r w:rsidRPr="001414F4">
              <w:rPr>
                <w:rFonts w:ascii="Calibri" w:hAnsi="Calibr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 xml:space="preserve"> </w:t>
            </w: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</w:tcPr>
          <w:p w:rsidR="002E7F9A" w:rsidRPr="001414F4" w:rsidRDefault="002E7F9A" w:rsidP="002E7F9A">
            <w:pPr>
              <w:ind w:left="-454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1414F4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</w:tr>
    </w:tbl>
    <w:p w:rsidR="00265F39" w:rsidRPr="002D0C12" w:rsidRDefault="007F28C0" w:rsidP="000A43C7">
      <w:pPr>
        <w:pStyle w:val="ac"/>
        <w:widowControl w:val="0"/>
        <w:spacing w:before="0" w:after="0"/>
        <w:jc w:val="left"/>
        <w:rPr>
          <w:rFonts w:asciiTheme="minorHAnsi" w:hAnsiTheme="minorHAnsi" w:cs="Calibri"/>
          <w:sz w:val="20"/>
          <w:lang w:val="en-US"/>
        </w:rPr>
      </w:pPr>
      <w:r w:rsidRPr="002D0C12">
        <w:rPr>
          <w:rFonts w:asciiTheme="minorHAnsi" w:hAnsiTheme="minorHAnsi" w:cs="Calibri"/>
          <w:sz w:val="20"/>
          <w:lang w:val="en-US"/>
        </w:rPr>
        <w:t>Domestic trade statistics</w:t>
      </w:r>
    </w:p>
    <w:p w:rsidR="00EE7B4F" w:rsidRPr="002D0C12" w:rsidRDefault="00EE7B4F" w:rsidP="000A43C7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2D0C12">
        <w:rPr>
          <w:rFonts w:asciiTheme="minorHAnsi" w:hAnsiTheme="minorHAnsi" w:cs="Arial"/>
          <w:sz w:val="18"/>
          <w:szCs w:val="18"/>
          <w:lang w:val="en-GB"/>
        </w:rPr>
        <w:t>Volume of sales of goods (services</w:t>
      </w:r>
      <w:r w:rsidR="00A00C35" w:rsidRPr="002D0C12">
        <w:rPr>
          <w:rFonts w:asciiTheme="minorHAnsi" w:hAnsiTheme="minorHAnsi" w:cs="Arial"/>
          <w:sz w:val="18"/>
          <w:szCs w:val="18"/>
          <w:lang w:val="en-US"/>
        </w:rPr>
        <w:t>)</w:t>
      </w:r>
    </w:p>
    <w:tbl>
      <w:tblPr>
        <w:tblW w:w="5048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09"/>
        <w:gridCol w:w="1372"/>
        <w:gridCol w:w="1404"/>
        <w:gridCol w:w="1261"/>
        <w:gridCol w:w="1359"/>
      </w:tblGrid>
      <w:tr w:rsidR="002D0C12" w:rsidRPr="0044380E" w:rsidTr="00D7239F">
        <w:trPr>
          <w:cantSplit/>
        </w:trPr>
        <w:tc>
          <w:tcPr>
            <w:tcW w:w="235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2" w:rsidRPr="002D0C12" w:rsidRDefault="002D0C12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12" w:rsidRPr="002D0C12" w:rsidRDefault="002D0C12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D0C12">
              <w:rPr>
                <w:rFonts w:ascii="Calibri" w:hAnsi="Calibri" w:cs="Arial"/>
                <w:sz w:val="14"/>
                <w:szCs w:val="14"/>
                <w:lang w:val="en-GB"/>
              </w:rPr>
              <w:t>M</w:t>
            </w:r>
            <w:r w:rsidRPr="002D0C12"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2D0C12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12" w:rsidRPr="002D0C12" w:rsidRDefault="002D0C12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D0C12">
              <w:rPr>
                <w:rFonts w:ascii="Calibri" w:hAnsi="Calibri" w:cs="Arial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2D0C12" w:rsidRPr="00D71E2C" w:rsidTr="00D7239F">
        <w:trPr>
          <w:cantSplit/>
          <w:trHeight w:val="298"/>
        </w:trPr>
        <w:tc>
          <w:tcPr>
            <w:tcW w:w="235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2" w:rsidRPr="00D71E2C" w:rsidRDefault="002D0C1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12" w:rsidRPr="00D71E2C" w:rsidRDefault="002D0C12" w:rsidP="002D0C1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January-June</w:t>
            </w:r>
          </w:p>
          <w:p w:rsidR="002D0C12" w:rsidRPr="00D71E2C" w:rsidRDefault="002D0C1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2021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12" w:rsidRPr="00D71E2C" w:rsidRDefault="002D0C1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June 2021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12" w:rsidRPr="00D71E2C" w:rsidRDefault="002D0C12" w:rsidP="002D0C1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January-June</w:t>
            </w:r>
          </w:p>
          <w:p w:rsidR="002D0C12" w:rsidRPr="00D71E2C" w:rsidRDefault="002D0C1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2021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12" w:rsidRPr="00D71E2C" w:rsidRDefault="002D0C1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June 2021</w:t>
            </w:r>
          </w:p>
        </w:tc>
      </w:tr>
      <w:tr w:rsidR="002D0C12" w:rsidRPr="00D71E2C" w:rsidTr="00D7239F">
        <w:trPr>
          <w:cantSplit/>
          <w:trHeight w:val="298"/>
        </w:trPr>
        <w:tc>
          <w:tcPr>
            <w:tcW w:w="2356" w:type="pct"/>
            <w:tcBorders>
              <w:top w:val="single" w:sz="4" w:space="0" w:color="auto"/>
            </w:tcBorders>
            <w:vAlign w:val="bottom"/>
          </w:tcPr>
          <w:p w:rsidR="002D0C12" w:rsidRPr="00D71E2C" w:rsidRDefault="002D0C12" w:rsidP="00DA2641">
            <w:pPr>
              <w:pStyle w:val="a7"/>
              <w:jc w:val="lef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17 141 190,8</w:t>
            </w: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3 913 904,9</w:t>
            </w: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:rsidR="002D0C12" w:rsidRPr="00D71E2C" w:rsidRDefault="002D0C12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108,5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:rsidR="002D0C12" w:rsidRPr="00D71E2C" w:rsidRDefault="002D0C12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</w:tr>
      <w:tr w:rsidR="002D0C12" w:rsidRPr="00D71E2C" w:rsidTr="00D7239F">
        <w:trPr>
          <w:cantSplit/>
          <w:trHeight w:val="234"/>
        </w:trPr>
        <w:tc>
          <w:tcPr>
            <w:tcW w:w="2356" w:type="pct"/>
          </w:tcPr>
          <w:p w:rsidR="002D0C12" w:rsidRPr="00D71E2C" w:rsidRDefault="002D0C12" w:rsidP="00DA2641">
            <w:pPr>
              <w:pStyle w:val="a7"/>
              <w:ind w:firstLine="105"/>
              <w:jc w:val="lef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672" w:type="pct"/>
            <w:vAlign w:val="center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88" w:type="pct"/>
            <w:vAlign w:val="center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8" w:type="pct"/>
            <w:vAlign w:val="center"/>
          </w:tcPr>
          <w:p w:rsidR="002D0C12" w:rsidRPr="00D71E2C" w:rsidRDefault="002D0C12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6" w:type="pct"/>
            <w:vAlign w:val="center"/>
          </w:tcPr>
          <w:p w:rsidR="002D0C12" w:rsidRPr="00D71E2C" w:rsidRDefault="002D0C12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D0C12" w:rsidRPr="00D71E2C" w:rsidTr="00D7239F">
        <w:trPr>
          <w:cantSplit/>
        </w:trPr>
        <w:tc>
          <w:tcPr>
            <w:tcW w:w="2356" w:type="pct"/>
            <w:vAlign w:val="bottom"/>
          </w:tcPr>
          <w:p w:rsidR="002D0C12" w:rsidRPr="00D71E2C" w:rsidRDefault="002D0C12" w:rsidP="00DA2641">
            <w:pPr>
              <w:pStyle w:val="a9"/>
              <w:ind w:firstLine="105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672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5 345 418,3</w:t>
            </w:r>
          </w:p>
        </w:tc>
        <w:tc>
          <w:tcPr>
            <w:tcW w:w="688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1 246 508,8</w:t>
            </w:r>
          </w:p>
        </w:tc>
        <w:tc>
          <w:tcPr>
            <w:tcW w:w="618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6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</w:tr>
      <w:tr w:rsidR="002D0C12" w:rsidRPr="0044380E" w:rsidTr="00D7239F">
        <w:trPr>
          <w:cantSplit/>
        </w:trPr>
        <w:tc>
          <w:tcPr>
            <w:tcW w:w="2356" w:type="pct"/>
            <w:vAlign w:val="bottom"/>
          </w:tcPr>
          <w:p w:rsidR="002D0C12" w:rsidRPr="00D71E2C" w:rsidRDefault="002D0C12" w:rsidP="00DA2641">
            <w:pPr>
              <w:pStyle w:val="a9"/>
              <w:ind w:firstLine="105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2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88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8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6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D0C12" w:rsidRPr="00D71E2C" w:rsidTr="00D7239F">
        <w:trPr>
          <w:cantSplit/>
        </w:trPr>
        <w:tc>
          <w:tcPr>
            <w:tcW w:w="2356" w:type="pct"/>
          </w:tcPr>
          <w:p w:rsidR="002D0C12" w:rsidRPr="00D71E2C" w:rsidRDefault="002D0C12" w:rsidP="00DA2641">
            <w:pPr>
              <w:pStyle w:val="a9"/>
              <w:ind w:firstLine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71E2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2" w:type="pct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3 627 789,2</w:t>
            </w:r>
          </w:p>
        </w:tc>
        <w:tc>
          <w:tcPr>
            <w:tcW w:w="688" w:type="pct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780 612,3</w:t>
            </w:r>
          </w:p>
        </w:tc>
        <w:tc>
          <w:tcPr>
            <w:tcW w:w="618" w:type="pct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119,7</w:t>
            </w:r>
          </w:p>
        </w:tc>
        <w:tc>
          <w:tcPr>
            <w:tcW w:w="666" w:type="pct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116,6</w:t>
            </w:r>
          </w:p>
        </w:tc>
      </w:tr>
      <w:tr w:rsidR="002D0C12" w:rsidRPr="00D71E2C" w:rsidTr="00D7239F">
        <w:trPr>
          <w:cantSplit/>
        </w:trPr>
        <w:tc>
          <w:tcPr>
            <w:tcW w:w="2356" w:type="pct"/>
            <w:vAlign w:val="bottom"/>
          </w:tcPr>
          <w:p w:rsidR="002D0C12" w:rsidRPr="00D71E2C" w:rsidRDefault="002D0C12" w:rsidP="00DA2641">
            <w:pPr>
              <w:pStyle w:val="a9"/>
              <w:ind w:firstLine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71E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2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1 717 629,1</w:t>
            </w:r>
          </w:p>
        </w:tc>
        <w:tc>
          <w:tcPr>
            <w:tcW w:w="688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465 896,5</w:t>
            </w:r>
          </w:p>
        </w:tc>
        <w:tc>
          <w:tcPr>
            <w:tcW w:w="618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88,6</w:t>
            </w:r>
          </w:p>
        </w:tc>
        <w:tc>
          <w:tcPr>
            <w:tcW w:w="666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D71E2C">
              <w:rPr>
                <w:rFonts w:ascii="Calibri" w:hAnsi="Calibri"/>
                <w:sz w:val="14"/>
                <w:szCs w:val="14"/>
              </w:rPr>
              <w:t>95,1</w:t>
            </w:r>
          </w:p>
        </w:tc>
      </w:tr>
      <w:tr w:rsidR="002D0C12" w:rsidRPr="00D71E2C" w:rsidTr="00D7239F">
        <w:trPr>
          <w:cantSplit/>
        </w:trPr>
        <w:tc>
          <w:tcPr>
            <w:tcW w:w="2356" w:type="pct"/>
            <w:vAlign w:val="bottom"/>
          </w:tcPr>
          <w:p w:rsidR="002D0C12" w:rsidRPr="00D71E2C" w:rsidRDefault="002D0C12" w:rsidP="00DA2641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71E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D71E2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D71E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2" w:type="pct"/>
            <w:vAlign w:val="bottom"/>
          </w:tcPr>
          <w:p w:rsidR="002D0C12" w:rsidRPr="00D71E2C" w:rsidRDefault="002D0C12" w:rsidP="00DA264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32,1</w:t>
            </w:r>
          </w:p>
        </w:tc>
        <w:tc>
          <w:tcPr>
            <w:tcW w:w="688" w:type="pct"/>
            <w:vAlign w:val="bottom"/>
          </w:tcPr>
          <w:p w:rsidR="002D0C12" w:rsidRPr="00D71E2C" w:rsidRDefault="002D0C12" w:rsidP="00DA264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37,4</w:t>
            </w:r>
          </w:p>
        </w:tc>
        <w:tc>
          <w:tcPr>
            <w:tcW w:w="618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6" w:type="pct"/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D0C12" w:rsidRPr="00D71E2C" w:rsidTr="00D7239F">
        <w:trPr>
          <w:cantSplit/>
        </w:trPr>
        <w:tc>
          <w:tcPr>
            <w:tcW w:w="2356" w:type="pct"/>
            <w:tcBorders>
              <w:bottom w:val="single" w:sz="4" w:space="0" w:color="auto"/>
            </w:tcBorders>
            <w:vAlign w:val="bottom"/>
          </w:tcPr>
          <w:p w:rsidR="002D0C12" w:rsidRPr="00D71E2C" w:rsidRDefault="002D0C12" w:rsidP="00DA2641">
            <w:pPr>
              <w:ind w:firstLine="105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:rsidR="002D0C12" w:rsidRPr="00D71E2C" w:rsidRDefault="002D0C12" w:rsidP="00DA264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71E2C">
              <w:rPr>
                <w:rFonts w:ascii="Calibri" w:hAnsi="Calibri"/>
                <w:color w:val="000000"/>
                <w:sz w:val="14"/>
                <w:szCs w:val="14"/>
              </w:rPr>
              <w:t>11 746 535,3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:rsidR="002D0C12" w:rsidRPr="00D71E2C" w:rsidRDefault="002D0C12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71E2C">
              <w:rPr>
                <w:rFonts w:ascii="Calibri" w:hAnsi="Calibri"/>
                <w:color w:val="000000"/>
                <w:sz w:val="14"/>
                <w:szCs w:val="14"/>
              </w:rPr>
              <w:t>2 655 534,1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napToGrid w:val="0"/>
                <w:sz w:val="14"/>
                <w:szCs w:val="14"/>
              </w:rPr>
            </w:pPr>
            <w:r w:rsidRPr="00D71E2C">
              <w:rPr>
                <w:rFonts w:ascii="Calibri" w:hAnsi="Calibri"/>
                <w:snapToGrid w:val="0"/>
                <w:sz w:val="14"/>
                <w:szCs w:val="14"/>
              </w:rPr>
              <w:t>108,9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:rsidR="002D0C12" w:rsidRPr="00D71E2C" w:rsidRDefault="002D0C12" w:rsidP="00DA2641">
            <w:pPr>
              <w:pStyle w:val="af0"/>
              <w:rPr>
                <w:rFonts w:ascii="Calibri" w:hAnsi="Calibri"/>
                <w:snapToGrid w:val="0"/>
                <w:sz w:val="14"/>
                <w:szCs w:val="14"/>
              </w:rPr>
            </w:pPr>
            <w:r w:rsidRPr="00D71E2C">
              <w:rPr>
                <w:rFonts w:ascii="Calibri" w:hAnsi="Calibri"/>
                <w:snapToGrid w:val="0"/>
                <w:sz w:val="14"/>
                <w:szCs w:val="14"/>
              </w:rPr>
              <w:t>110,4</w:t>
            </w:r>
          </w:p>
        </w:tc>
      </w:tr>
    </w:tbl>
    <w:p w:rsidR="007F28C0" w:rsidRPr="00DA2641" w:rsidRDefault="007F28C0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DA2641">
        <w:rPr>
          <w:rFonts w:asciiTheme="minorHAnsi" w:hAnsiTheme="minorHAnsi" w:cs="Calibri"/>
          <w:sz w:val="20"/>
          <w:lang w:val="en-GB"/>
        </w:rPr>
        <w:t>Foreign and mutual</w:t>
      </w:r>
      <w:r w:rsidRPr="00DA2641">
        <w:rPr>
          <w:rFonts w:asciiTheme="minorHAnsi" w:hAnsiTheme="minorHAnsi" w:cs="Calibri"/>
          <w:sz w:val="20"/>
          <w:lang w:val="en-US"/>
        </w:rPr>
        <w:t xml:space="preserve"> trade statistics</w:t>
      </w:r>
    </w:p>
    <w:p w:rsidR="00DA2641" w:rsidRPr="00955FE8" w:rsidRDefault="00DA2641" w:rsidP="00D7239F">
      <w:pPr>
        <w:pStyle w:val="ac"/>
        <w:spacing w:before="0" w:after="60" w:line="480" w:lineRule="auto"/>
        <w:rPr>
          <w:rFonts w:ascii="Calibri" w:hAnsi="Calibri"/>
          <w:color w:val="000000"/>
          <w:sz w:val="18"/>
          <w:szCs w:val="18"/>
          <w:lang w:val="en-GB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3118"/>
      </w:tblGrid>
      <w:tr w:rsidR="00DA2641" w:rsidRPr="0044380E" w:rsidTr="00D7239F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B597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May 202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1" w:rsidRPr="00664E8B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-May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January-May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 January-May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DA2641" w:rsidRPr="00A27E07" w:rsidTr="00D7239F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DA2641" w:rsidRPr="00D16D1C" w:rsidRDefault="00DA2641" w:rsidP="00DA2641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36 409,4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DA2641" w:rsidRPr="002C4E2F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95,6</w:t>
            </w:r>
          </w:p>
        </w:tc>
      </w:tr>
      <w:tr w:rsidR="00DA2641" w:rsidRPr="002116C0" w:rsidTr="00D7239F">
        <w:trPr>
          <w:cantSplit/>
        </w:trPr>
        <w:tc>
          <w:tcPr>
            <w:tcW w:w="2264" w:type="dxa"/>
          </w:tcPr>
          <w:p w:rsidR="00DA2641" w:rsidRPr="00D16D1C" w:rsidRDefault="00DA2641" w:rsidP="00DA2641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 xml:space="preserve">21 691,3 </w:t>
            </w:r>
          </w:p>
        </w:tc>
        <w:tc>
          <w:tcPr>
            <w:tcW w:w="2413" w:type="dxa"/>
            <w:vAlign w:val="bottom"/>
          </w:tcPr>
          <w:p w:rsidR="00DA2641" w:rsidRPr="002C4E2F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94,5</w:t>
            </w:r>
          </w:p>
        </w:tc>
        <w:tc>
          <w:tcPr>
            <w:tcW w:w="3118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97,2</w:t>
            </w:r>
          </w:p>
        </w:tc>
      </w:tr>
      <w:tr w:rsidR="00DA2641" w:rsidRPr="002116C0" w:rsidTr="00D7239F">
        <w:trPr>
          <w:cantSplit/>
        </w:trPr>
        <w:tc>
          <w:tcPr>
            <w:tcW w:w="2264" w:type="dxa"/>
          </w:tcPr>
          <w:p w:rsidR="00DA2641" w:rsidRPr="00D16D1C" w:rsidRDefault="00DA2641" w:rsidP="00DA2641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:rsidR="00DA2641" w:rsidRPr="00D16D1C" w:rsidRDefault="00DA2641" w:rsidP="00DA2641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4 531,3</w:t>
            </w:r>
          </w:p>
        </w:tc>
        <w:tc>
          <w:tcPr>
            <w:tcW w:w="2413" w:type="dxa"/>
          </w:tcPr>
          <w:p w:rsidR="00DA2641" w:rsidRPr="002C4E2F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135,9</w:t>
            </w:r>
          </w:p>
        </w:tc>
        <w:tc>
          <w:tcPr>
            <w:tcW w:w="3118" w:type="dxa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80,5</w:t>
            </w:r>
          </w:p>
        </w:tc>
      </w:tr>
      <w:tr w:rsidR="00DA2641" w:rsidRPr="00A27E07" w:rsidTr="00D7239F">
        <w:trPr>
          <w:cantSplit/>
        </w:trPr>
        <w:tc>
          <w:tcPr>
            <w:tcW w:w="2264" w:type="dxa"/>
          </w:tcPr>
          <w:p w:rsidR="00DA2641" w:rsidRPr="00D16D1C" w:rsidRDefault="00DA2641" w:rsidP="00DA2641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2 860,0</w:t>
            </w:r>
          </w:p>
        </w:tc>
        <w:tc>
          <w:tcPr>
            <w:tcW w:w="2413" w:type="dxa"/>
            <w:vAlign w:val="bottom"/>
          </w:tcPr>
          <w:p w:rsidR="00DA2641" w:rsidRPr="002C4E2F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136,5</w:t>
            </w:r>
          </w:p>
        </w:tc>
        <w:tc>
          <w:tcPr>
            <w:tcW w:w="3118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84,6</w:t>
            </w:r>
          </w:p>
        </w:tc>
      </w:tr>
      <w:tr w:rsidR="00DA2641" w:rsidRPr="00A27E07" w:rsidTr="00D7239F">
        <w:trPr>
          <w:cantSplit/>
        </w:trPr>
        <w:tc>
          <w:tcPr>
            <w:tcW w:w="2264" w:type="dxa"/>
          </w:tcPr>
          <w:p w:rsidR="00DA2641" w:rsidRPr="00D16D1C" w:rsidRDefault="00DA2641" w:rsidP="00DA2641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17 160,0</w:t>
            </w:r>
          </w:p>
        </w:tc>
        <w:tc>
          <w:tcPr>
            <w:tcW w:w="2413" w:type="dxa"/>
            <w:vAlign w:val="bottom"/>
          </w:tcPr>
          <w:p w:rsidR="00DA2641" w:rsidRPr="002C4E2F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87,5</w:t>
            </w:r>
          </w:p>
        </w:tc>
        <w:tc>
          <w:tcPr>
            <w:tcW w:w="3118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DA2641" w:rsidRPr="00A27E07" w:rsidTr="00D7239F">
        <w:trPr>
          <w:cantSplit/>
        </w:trPr>
        <w:tc>
          <w:tcPr>
            <w:tcW w:w="2264" w:type="dxa"/>
          </w:tcPr>
          <w:p w:rsidR="00DA2641" w:rsidRPr="00D16D1C" w:rsidRDefault="00DA2641" w:rsidP="00DA2641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14 718,1</w:t>
            </w:r>
          </w:p>
        </w:tc>
        <w:tc>
          <w:tcPr>
            <w:tcW w:w="2413" w:type="dxa"/>
            <w:vAlign w:val="bottom"/>
          </w:tcPr>
          <w:p w:rsidR="00DA2641" w:rsidRPr="002C4E2F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3118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92,9</w:t>
            </w:r>
          </w:p>
        </w:tc>
      </w:tr>
      <w:tr w:rsidR="00DA2641" w:rsidRPr="00A27E07" w:rsidTr="00D7239F">
        <w:trPr>
          <w:cantSplit/>
        </w:trPr>
        <w:tc>
          <w:tcPr>
            <w:tcW w:w="2264" w:type="dxa"/>
          </w:tcPr>
          <w:p w:rsidR="00DA2641" w:rsidRPr="00D16D1C" w:rsidRDefault="00DA2641" w:rsidP="00DA2641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:rsidR="00DA2641" w:rsidRPr="00D16D1C" w:rsidRDefault="00DA2641" w:rsidP="00DA2641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7 057,6</w:t>
            </w:r>
          </w:p>
        </w:tc>
        <w:tc>
          <w:tcPr>
            <w:tcW w:w="2413" w:type="dxa"/>
          </w:tcPr>
          <w:p w:rsidR="00DA2641" w:rsidRPr="002C4E2F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121,5</w:t>
            </w:r>
          </w:p>
        </w:tc>
        <w:tc>
          <w:tcPr>
            <w:tcW w:w="3118" w:type="dxa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93,5</w:t>
            </w:r>
          </w:p>
        </w:tc>
      </w:tr>
      <w:tr w:rsidR="00DA2641" w:rsidRPr="00A27E07" w:rsidTr="00D7239F">
        <w:trPr>
          <w:cantSplit/>
        </w:trPr>
        <w:tc>
          <w:tcPr>
            <w:tcW w:w="2264" w:type="dxa"/>
          </w:tcPr>
          <w:p w:rsidR="00DA2641" w:rsidRPr="00D16D1C" w:rsidRDefault="00DA2641" w:rsidP="00DA2641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he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</w:p>
        </w:tc>
        <w:tc>
          <w:tcPr>
            <w:tcW w:w="2411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6 370,0</w:t>
            </w:r>
          </w:p>
        </w:tc>
        <w:tc>
          <w:tcPr>
            <w:tcW w:w="2413" w:type="dxa"/>
            <w:vAlign w:val="bottom"/>
          </w:tcPr>
          <w:p w:rsidR="00DA2641" w:rsidRPr="002C4E2F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3118" w:type="dxa"/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94,5</w:t>
            </w:r>
          </w:p>
        </w:tc>
      </w:tr>
      <w:tr w:rsidR="00DA2641" w:rsidRPr="00A27E07" w:rsidTr="00D7239F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DA2641" w:rsidRPr="00D16D1C" w:rsidRDefault="00DA2641" w:rsidP="00DA2641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7 660,5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DA2641" w:rsidRPr="002C4E2F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DA2641" w:rsidRPr="001A5E6D" w:rsidRDefault="00DA2641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92,5</w:t>
            </w:r>
          </w:p>
        </w:tc>
      </w:tr>
    </w:tbl>
    <w:p w:rsidR="00DA2641" w:rsidRPr="004E6F57" w:rsidRDefault="00DA2641" w:rsidP="00D7239F">
      <w:pPr>
        <w:pStyle w:val="ac"/>
        <w:widowControl w:val="0"/>
        <w:spacing w:before="120"/>
        <w:rPr>
          <w:rFonts w:ascii="Calibri" w:hAnsi="Calibri"/>
          <w:noProof/>
          <w:sz w:val="18"/>
          <w:szCs w:val="18"/>
          <w:lang w:val="en-US"/>
        </w:rPr>
      </w:pPr>
      <w:r w:rsidRPr="00955FE8">
        <w:rPr>
          <w:rFonts w:ascii="Calibri" w:hAnsi="Calibri"/>
          <w:noProof/>
          <w:sz w:val="18"/>
          <w:szCs w:val="18"/>
          <w:lang w:val="en-US"/>
        </w:rPr>
        <w:t>Good structure of export in January</w:t>
      </w:r>
      <w:r>
        <w:rPr>
          <w:rFonts w:ascii="Calibri" w:hAnsi="Calibri"/>
          <w:noProof/>
          <w:sz w:val="18"/>
          <w:szCs w:val="18"/>
          <w:lang w:val="en-US"/>
        </w:rPr>
        <w:t>-May 202</w:t>
      </w:r>
      <w:r w:rsidRPr="004E6F57">
        <w:rPr>
          <w:rFonts w:ascii="Calibri" w:hAnsi="Calibri"/>
          <w:noProof/>
          <w:sz w:val="18"/>
          <w:szCs w:val="18"/>
          <w:lang w:val="en-US"/>
        </w:rPr>
        <w:t>1</w:t>
      </w:r>
    </w:p>
    <w:p w:rsidR="00DA2641" w:rsidRPr="00D61706" w:rsidRDefault="00DA2641" w:rsidP="00DA2641">
      <w:pPr>
        <w:pStyle w:val="a0"/>
        <w:tabs>
          <w:tab w:val="left" w:pos="7638"/>
        </w:tabs>
        <w:rPr>
          <w:rFonts w:ascii="Calibri" w:hAnsi="Calibri"/>
          <w:sz w:val="14"/>
          <w:szCs w:val="14"/>
          <w:lang w:val="kk-KZ"/>
        </w:rPr>
      </w:pPr>
      <w:r w:rsidRPr="00115D2B">
        <w:rPr>
          <w:rFonts w:ascii="Calibri" w:hAnsi="Calibri"/>
          <w:sz w:val="22"/>
          <w:lang w:val="en-US"/>
        </w:rPr>
        <w:tab/>
      </w:r>
      <w:r w:rsidRPr="00D61706">
        <w:rPr>
          <w:rFonts w:ascii="Calibri" w:hAnsi="Calibri"/>
          <w:sz w:val="14"/>
          <w:szCs w:val="14"/>
          <w:lang w:val="en-US"/>
        </w:rPr>
        <w:t>in percent</w:t>
      </w:r>
    </w:p>
    <w:p w:rsidR="00DA2641" w:rsidRPr="00A27E07" w:rsidRDefault="00DA2641" w:rsidP="00DA2641">
      <w:pPr>
        <w:pStyle w:val="a0"/>
        <w:ind w:firstLine="0"/>
        <w:jc w:val="center"/>
        <w:rPr>
          <w:rFonts w:ascii="Calibri" w:hAnsi="Calibri"/>
          <w:lang w:val="en-US"/>
        </w:rPr>
      </w:pPr>
      <w:r w:rsidRPr="005B3159">
        <w:rPr>
          <w:noProof/>
        </w:rPr>
        <w:lastRenderedPageBreak/>
        <w:drawing>
          <wp:inline distT="0" distB="0" distL="0" distR="0">
            <wp:extent cx="4620392" cy="2462980"/>
            <wp:effectExtent l="19050" t="0" r="8758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129" t="21155" r="13344" b="12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1188" cy="2463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41" w:rsidRPr="00605DBB" w:rsidRDefault="00DA2641" w:rsidP="00DA2641">
      <w:pPr>
        <w:pStyle w:val="a0"/>
        <w:rPr>
          <w:rFonts w:ascii="Calibri" w:hAnsi="Calibri"/>
          <w:noProof/>
          <w:lang w:val="en-US"/>
        </w:rPr>
      </w:pPr>
    </w:p>
    <w:p w:rsidR="00DA2641" w:rsidRPr="004E6F57" w:rsidRDefault="00DA2641" w:rsidP="00DA2641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955FE8">
        <w:rPr>
          <w:rFonts w:ascii="Calibri" w:hAnsi="Calibri"/>
          <w:b/>
          <w:sz w:val="18"/>
          <w:szCs w:val="18"/>
          <w:lang w:val="en-US"/>
        </w:rPr>
        <w:t>Good structure of import in January</w:t>
      </w:r>
      <w:r>
        <w:rPr>
          <w:rFonts w:ascii="Calibri" w:hAnsi="Calibri"/>
          <w:b/>
          <w:sz w:val="18"/>
          <w:szCs w:val="18"/>
          <w:lang w:val="en-US"/>
        </w:rPr>
        <w:t>-May 202</w:t>
      </w:r>
      <w:r w:rsidRPr="004E6F57">
        <w:rPr>
          <w:rFonts w:ascii="Calibri" w:hAnsi="Calibri"/>
          <w:b/>
          <w:sz w:val="18"/>
          <w:szCs w:val="18"/>
          <w:lang w:val="en-US"/>
        </w:rPr>
        <w:t>1</w:t>
      </w:r>
    </w:p>
    <w:p w:rsidR="00DA2641" w:rsidRPr="00D61706" w:rsidRDefault="00DA2641" w:rsidP="00DA2641">
      <w:pPr>
        <w:pStyle w:val="a0"/>
        <w:ind w:left="5760" w:right="-284" w:firstLine="720"/>
        <w:jc w:val="center"/>
        <w:rPr>
          <w:rFonts w:ascii="Calibri" w:hAnsi="Calibri"/>
          <w:sz w:val="14"/>
          <w:szCs w:val="14"/>
          <w:lang w:val="en-US"/>
        </w:rPr>
      </w:pPr>
      <w:r w:rsidRPr="00D61706">
        <w:rPr>
          <w:rFonts w:ascii="Calibri" w:hAnsi="Calibri"/>
          <w:sz w:val="14"/>
          <w:szCs w:val="14"/>
          <w:lang w:val="en-US"/>
        </w:rPr>
        <w:t>in percent</w:t>
      </w:r>
    </w:p>
    <w:p w:rsidR="00DA2641" w:rsidRPr="00D61706" w:rsidRDefault="00DA2641" w:rsidP="00DA2641">
      <w:pPr>
        <w:pStyle w:val="a0"/>
        <w:ind w:right="-284" w:firstLine="0"/>
        <w:jc w:val="center"/>
        <w:rPr>
          <w:rFonts w:ascii="Calibri" w:hAnsi="Calibri"/>
          <w:b/>
          <w:noProof/>
          <w:sz w:val="14"/>
          <w:szCs w:val="14"/>
          <w:lang w:val="en-US"/>
        </w:rPr>
      </w:pPr>
      <w:r w:rsidRPr="00D61706">
        <w:rPr>
          <w:noProof/>
          <w:sz w:val="14"/>
          <w:szCs w:val="14"/>
        </w:rPr>
        <w:drawing>
          <wp:inline distT="0" distB="0" distL="0" distR="0">
            <wp:extent cx="4675780" cy="3104866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857" t="11823" r="8795" b="7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780" cy="3104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41" w:rsidRPr="004E6F57" w:rsidRDefault="00DA2641" w:rsidP="00E43DB0">
      <w:pPr>
        <w:pStyle w:val="ac"/>
        <w:spacing w:before="0" w:after="0" w:line="480" w:lineRule="auto"/>
        <w:rPr>
          <w:rFonts w:ascii="Calibri" w:hAnsi="Calibri"/>
          <w:color w:val="000000"/>
          <w:sz w:val="18"/>
          <w:szCs w:val="18"/>
          <w:lang w:val="en-US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</w:t>
      </w:r>
      <w:r>
        <w:rPr>
          <w:rFonts w:ascii="Calibri" w:hAnsi="Calibri"/>
          <w:color w:val="000000"/>
          <w:sz w:val="18"/>
          <w:szCs w:val="18"/>
          <w:lang w:val="en-GB"/>
        </w:rPr>
        <w:t xml:space="preserve">-May </w:t>
      </w:r>
      <w:r>
        <w:rPr>
          <w:rFonts w:ascii="Calibri" w:hAnsi="Calibri"/>
          <w:color w:val="000000"/>
          <w:sz w:val="18"/>
          <w:szCs w:val="18"/>
          <w:lang w:val="en-US"/>
        </w:rPr>
        <w:t>202</w:t>
      </w:r>
      <w:r w:rsidRPr="004E6F57">
        <w:rPr>
          <w:rFonts w:ascii="Calibri" w:hAnsi="Calibri"/>
          <w:color w:val="000000"/>
          <w:sz w:val="18"/>
          <w:szCs w:val="18"/>
          <w:lang w:val="en-US"/>
        </w:rPr>
        <w:t>1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701"/>
        <w:gridCol w:w="1701"/>
        <w:gridCol w:w="1701"/>
        <w:gridCol w:w="2835"/>
      </w:tblGrid>
      <w:tr w:rsidR="00DA2641" w:rsidRPr="00A27E07" w:rsidTr="00D7239F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MillionUS dollars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%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DA2641" w:rsidRPr="00A27E07" w:rsidTr="00D7239F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2641" w:rsidRPr="00D16D1C" w:rsidRDefault="00DA2641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DA2641" w:rsidRPr="00A27E07" w:rsidTr="00D7239F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A2641" w:rsidRPr="00F44C39" w:rsidRDefault="00DA2641" w:rsidP="00DA264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21 691,3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A2641" w:rsidRPr="00F44C39" w:rsidRDefault="00DA2641" w:rsidP="00DA264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14 718,2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A2641" w:rsidRPr="006202D8" w:rsidRDefault="00DA2641" w:rsidP="00DA264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DA2641" w:rsidRPr="006202D8" w:rsidRDefault="00DA2641" w:rsidP="00DA2641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DA2641" w:rsidRPr="00A27E07" w:rsidTr="00D7239F">
        <w:trPr>
          <w:cantSplit/>
          <w:trHeight w:val="135"/>
        </w:trPr>
        <w:tc>
          <w:tcPr>
            <w:tcW w:w="2268" w:type="dxa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amongwhich</w:t>
            </w:r>
          </w:p>
        </w:tc>
        <w:tc>
          <w:tcPr>
            <w:tcW w:w="1701" w:type="dxa"/>
            <w:vAlign w:val="center"/>
          </w:tcPr>
          <w:p w:rsidR="00DA2641" w:rsidRPr="006202D8" w:rsidRDefault="00DA2641" w:rsidP="00DA2641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DA2641" w:rsidRPr="006202D8" w:rsidRDefault="00DA2641" w:rsidP="00DA2641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DA2641" w:rsidRPr="006202D8" w:rsidRDefault="00DA2641" w:rsidP="00DA264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DA2641" w:rsidRPr="00A27E07" w:rsidTr="00D7239F">
        <w:trPr>
          <w:cantSplit/>
          <w:trHeight w:val="53"/>
        </w:trPr>
        <w:tc>
          <w:tcPr>
            <w:tcW w:w="2268" w:type="dxa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</w:tr>
      <w:tr w:rsidR="00DA2641" w:rsidRPr="00A27E07" w:rsidTr="00D7239F">
        <w:trPr>
          <w:cantSplit/>
          <w:trHeight w:val="90"/>
        </w:trPr>
        <w:tc>
          <w:tcPr>
            <w:tcW w:w="2268" w:type="dxa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40,5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273,5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</w:tr>
      <w:tr w:rsidR="00DA2641" w:rsidRPr="00A27E07" w:rsidTr="00D7239F">
        <w:trPr>
          <w:cantSplit/>
          <w:trHeight w:val="66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24,2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36,4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</w:tr>
      <w:tr w:rsidR="00DA2641" w:rsidRPr="00A27E07" w:rsidTr="00D7239F">
        <w:trPr>
          <w:cantSplit/>
          <w:trHeight w:val="131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3 703,0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2 884,3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17,1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</w:tr>
      <w:tr w:rsidR="00DA2641" w:rsidRPr="00A27E07" w:rsidTr="00D7239F">
        <w:trPr>
          <w:cantSplit/>
          <w:trHeight w:val="139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923,4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265,0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</w:tr>
      <w:tr w:rsidR="00DA2641" w:rsidRPr="00A27E07" w:rsidTr="00D7239F">
        <w:trPr>
          <w:cantSplit/>
          <w:trHeight w:val="137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Germany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129,6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768,8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</w:tr>
      <w:tr w:rsidR="00DA2641" w:rsidRPr="00A27E07" w:rsidTr="00D7239F">
        <w:trPr>
          <w:cantSplit/>
          <w:trHeight w:val="137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Greece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376,4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9,1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</w:tr>
      <w:tr w:rsidR="00DA2641" w:rsidRPr="00A27E07" w:rsidTr="00D7239F">
        <w:trPr>
          <w:cantSplit/>
          <w:trHeight w:val="175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Iran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149,1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63,9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</w:tr>
      <w:tr w:rsidR="00DA2641" w:rsidRPr="00A27E07" w:rsidTr="00D7239F">
        <w:trPr>
          <w:cantSplit/>
          <w:trHeight w:val="130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Italy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2 907,2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326,0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</w:tr>
      <w:tr w:rsidR="00DA2641" w:rsidRPr="00A27E07" w:rsidTr="00D7239F">
        <w:trPr>
          <w:cantSplit/>
          <w:trHeight w:val="81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125,6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217,8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</w:tr>
      <w:tr w:rsidR="00DA2641" w:rsidRPr="00A27E07" w:rsidTr="00D7239F">
        <w:trPr>
          <w:cantSplit/>
          <w:trHeight w:val="136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Kyrgyzstan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227,2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</w:tr>
      <w:tr w:rsidR="00DA2641" w:rsidRPr="00A27E07" w:rsidTr="00D7239F">
        <w:trPr>
          <w:cantSplit/>
          <w:trHeight w:val="141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Netherlands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1 711,8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</w:tr>
      <w:tr w:rsidR="00DA2641" w:rsidRPr="00A27E07" w:rsidTr="00D7239F">
        <w:trPr>
          <w:cantSplit/>
          <w:trHeight w:val="53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Republic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of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Korea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441,3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268,4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</w:tr>
      <w:tr w:rsidR="00DA2641" w:rsidRPr="00A27E07" w:rsidTr="00D7239F">
        <w:trPr>
          <w:cantSplit/>
          <w:trHeight w:val="53"/>
        </w:trPr>
        <w:tc>
          <w:tcPr>
            <w:tcW w:w="2268" w:type="dxa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Romania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621,0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</w:tr>
      <w:tr w:rsidR="00DA2641" w:rsidRPr="00A27E07" w:rsidTr="00D7239F">
        <w:trPr>
          <w:cantSplit/>
          <w:trHeight w:val="133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2 589,9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5 991,8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40,7</w:t>
            </w:r>
          </w:p>
        </w:tc>
      </w:tr>
      <w:tr w:rsidR="00DA2641" w:rsidRPr="00A27E07" w:rsidTr="00D7239F">
        <w:trPr>
          <w:cantSplit/>
          <w:trHeight w:val="179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Spain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762,6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</w:tr>
      <w:tr w:rsidR="00DA2641" w:rsidRPr="00A27E07" w:rsidTr="00D7239F">
        <w:trPr>
          <w:cantSplit/>
          <w:trHeight w:val="140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400,1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</w:tr>
      <w:tr w:rsidR="00DA2641" w:rsidRPr="00A27E07" w:rsidTr="00D7239F">
        <w:trPr>
          <w:cantSplit/>
          <w:trHeight w:val="53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Turkey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1 010,4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445,2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</w:tr>
      <w:tr w:rsidR="00DA2641" w:rsidRPr="00A27E07" w:rsidTr="00D7239F">
        <w:trPr>
          <w:cantSplit/>
          <w:trHeight w:val="128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170,6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151,0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</w:tr>
      <w:tr w:rsidR="00DA2641" w:rsidRPr="00A27E07" w:rsidTr="00D7239F">
        <w:trPr>
          <w:cantSplit/>
          <w:trHeight w:val="66"/>
        </w:trPr>
        <w:tc>
          <w:tcPr>
            <w:tcW w:w="2268" w:type="dxa"/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USA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291,8</w:t>
            </w:r>
          </w:p>
        </w:tc>
        <w:tc>
          <w:tcPr>
            <w:tcW w:w="1701" w:type="dxa"/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458,0</w:t>
            </w:r>
          </w:p>
        </w:tc>
        <w:tc>
          <w:tcPr>
            <w:tcW w:w="1701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2835" w:type="dxa"/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</w:tr>
      <w:tr w:rsidR="00DA2641" w:rsidRPr="00A27E07" w:rsidTr="00D7239F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DA2641" w:rsidRPr="0050455C" w:rsidRDefault="00DA2641" w:rsidP="00DA2641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1 107,4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367,7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DA2641" w:rsidRDefault="00DA2641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</w:tr>
    </w:tbl>
    <w:p w:rsidR="00003EDC" w:rsidRPr="00597B68" w:rsidRDefault="00A03650" w:rsidP="000A43C7">
      <w:pPr>
        <w:pStyle w:val="21"/>
        <w:keepNext w:val="0"/>
        <w:widowControl w:val="0"/>
        <w:spacing w:before="120"/>
        <w:rPr>
          <w:rFonts w:asciiTheme="minorHAnsi" w:hAnsiTheme="minorHAnsi" w:cs="Calibri"/>
          <w:sz w:val="20"/>
          <w:lang w:val="en-US"/>
        </w:rPr>
      </w:pPr>
      <w:r w:rsidRPr="00597B68">
        <w:rPr>
          <w:rFonts w:asciiTheme="minorHAnsi" w:hAnsiTheme="minorHAnsi" w:cs="Calibri"/>
          <w:sz w:val="20"/>
          <w:lang w:val="en-GB"/>
        </w:rPr>
        <w:t>Agriculture, forestry</w:t>
      </w:r>
      <w:r w:rsidR="00285563" w:rsidRPr="00597B68">
        <w:rPr>
          <w:rFonts w:asciiTheme="minorHAnsi" w:hAnsiTheme="minorHAnsi" w:cs="Calibri"/>
          <w:sz w:val="20"/>
          <w:lang w:val="en-GB"/>
        </w:rPr>
        <w:t xml:space="preserve">, </w:t>
      </w:r>
      <w:r w:rsidR="00285563" w:rsidRPr="00597B68">
        <w:rPr>
          <w:rFonts w:asciiTheme="minorHAnsi" w:hAnsiTheme="minorHAnsi"/>
          <w:sz w:val="20"/>
          <w:lang w:val="en-US"/>
        </w:rPr>
        <w:t>hunting</w:t>
      </w:r>
      <w:r w:rsidRPr="00597B68">
        <w:rPr>
          <w:rFonts w:asciiTheme="minorHAnsi" w:hAnsiTheme="minorHAnsi" w:cs="Calibri"/>
          <w:sz w:val="20"/>
          <w:lang w:val="en-GB"/>
        </w:rPr>
        <w:t xml:space="preserve"> and fisheries statistics</w:t>
      </w:r>
      <w:bookmarkStart w:id="0" w:name="_Toc506022152"/>
      <w:bookmarkStart w:id="1" w:name="_Toc506022156"/>
    </w:p>
    <w:p w:rsidR="00597B68" w:rsidRPr="00A5399E" w:rsidRDefault="00597B68" w:rsidP="00D7239F">
      <w:pPr>
        <w:pStyle w:val="ac"/>
        <w:spacing w:before="0" w:line="360" w:lineRule="auto"/>
        <w:rPr>
          <w:rFonts w:ascii="Calibri" w:hAnsi="Calibri" w:cs="Arial"/>
          <w:color w:val="000000"/>
          <w:sz w:val="18"/>
          <w:szCs w:val="18"/>
          <w:lang w:val="en-GB"/>
        </w:rPr>
      </w:pPr>
      <w:r w:rsidRPr="00597B68">
        <w:rPr>
          <w:rFonts w:ascii="Calibri" w:hAnsi="Calibri" w:cs="Arial"/>
          <w:sz w:val="18"/>
          <w:szCs w:val="18"/>
          <w:lang w:val="en-GB"/>
        </w:rPr>
        <w:lastRenderedPageBreak/>
        <w:t>The gross output of agriculture, forestry and fisheries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 products (services)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354"/>
      </w:tblGrid>
      <w:tr w:rsidR="00597B68" w:rsidRPr="0044380E" w:rsidTr="00D7239F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B68" w:rsidRPr="00A5399E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B68" w:rsidRPr="00A5399E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</w:t>
            </w: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B68" w:rsidRPr="00A5399E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597B68" w:rsidRPr="00A5399E" w:rsidTr="00D7239F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B68" w:rsidRPr="00A5399E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7046DA" w:rsidRDefault="00597B68" w:rsidP="00D7239F">
            <w:pPr>
              <w:pStyle w:val="af0"/>
              <w:ind w:firstLine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June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7046DA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 June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B68" w:rsidRPr="007046DA" w:rsidRDefault="00597B68" w:rsidP="00D7239F">
            <w:pPr>
              <w:pStyle w:val="af0"/>
              <w:ind w:firstLine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June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B68" w:rsidRPr="007046DA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 June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</w:tr>
      <w:tr w:rsidR="00597B68" w:rsidRPr="002C2618" w:rsidTr="00D7239F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7B68" w:rsidRPr="002C2618" w:rsidRDefault="00597B68" w:rsidP="00D7239F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7B68" w:rsidRPr="006D3BB6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406,4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7B68" w:rsidRPr="006D3BB6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1 516,6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103,2</w:t>
            </w:r>
          </w:p>
        </w:tc>
      </w:tr>
      <w:tr w:rsidR="00597B68" w:rsidRPr="002C2618" w:rsidTr="00D7239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2C2618" w:rsidRDefault="00597B68" w:rsidP="00D7239F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597B68" w:rsidRPr="002C2618" w:rsidTr="00D7239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2C2618" w:rsidRDefault="00597B68" w:rsidP="00D7239F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6D3BB6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386,1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1 425,5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103,4</w:t>
            </w:r>
          </w:p>
        </w:tc>
      </w:tr>
      <w:tr w:rsidR="00597B68" w:rsidRPr="002C2618" w:rsidTr="00D7239F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2C2618" w:rsidRDefault="00597B68" w:rsidP="00D7239F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75,4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9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2</w:t>
            </w:r>
          </w:p>
        </w:tc>
      </w:tr>
      <w:tr w:rsidR="00597B68" w:rsidRPr="002C2618" w:rsidTr="00D7239F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2C2618" w:rsidRDefault="00597B68" w:rsidP="00D7239F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597B68" w:rsidRPr="002C2618" w:rsidTr="00D7239F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97B68" w:rsidRPr="00597B68" w:rsidRDefault="00597B68" w:rsidP="00D7239F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597B6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597B68" w:rsidRPr="002C2618" w:rsidTr="00D7239F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97B68" w:rsidRPr="00597B68" w:rsidRDefault="00597B68" w:rsidP="00D7239F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597B6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7,9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597B68" w:rsidRPr="002C2618" w:rsidTr="00D7239F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68" w:rsidRPr="00597B68" w:rsidRDefault="00597B68" w:rsidP="00D7239F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597B6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6,2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7B68" w:rsidRPr="004B0733" w:rsidRDefault="00597B68" w:rsidP="00D7239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597B68" w:rsidRPr="00A5399E" w:rsidRDefault="00597B68" w:rsidP="00D7239F">
      <w:pPr>
        <w:pStyle w:val="3"/>
        <w:spacing w:before="0" w:after="0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A5399E">
        <w:rPr>
          <w:rFonts w:ascii="Calibri" w:hAnsi="Calibri"/>
          <w:color w:val="000000"/>
          <w:sz w:val="18"/>
          <w:szCs w:val="18"/>
          <w:lang w:val="en-US"/>
        </w:rPr>
        <w:t xml:space="preserve">Production of main livestock in </w:t>
      </w:r>
      <w:r w:rsidRPr="00F312D1">
        <w:rPr>
          <w:rFonts w:ascii="Calibri" w:hAnsi="Calibri"/>
          <w:color w:val="000000"/>
          <w:sz w:val="18"/>
          <w:szCs w:val="18"/>
          <w:lang w:val="en-US"/>
        </w:rPr>
        <w:t>January-</w:t>
      </w:r>
      <w:r w:rsidRPr="00C7097A">
        <w:rPr>
          <w:rFonts w:ascii="Calibri" w:hAnsi="Calibri" w:cs="Arial"/>
          <w:sz w:val="14"/>
          <w:szCs w:val="14"/>
          <w:lang w:val="en-US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June 2021</w:t>
      </w:r>
    </w:p>
    <w:p w:rsidR="00597B68" w:rsidRPr="00A5399E" w:rsidRDefault="00597B68" w:rsidP="00597B68">
      <w:pPr>
        <w:ind w:firstLine="0"/>
        <w:jc w:val="center"/>
        <w:rPr>
          <w:rFonts w:ascii="Calibri" w:hAnsi="Calibri"/>
          <w:noProof/>
          <w:color w:val="000000"/>
        </w:rPr>
      </w:pPr>
      <w:r>
        <w:rPr>
          <w:noProof/>
        </w:rPr>
        <w:drawing>
          <wp:inline distT="0" distB="0" distL="0" distR="0">
            <wp:extent cx="4905375" cy="30099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B68" w:rsidRPr="0008388D" w:rsidRDefault="00597B68" w:rsidP="00597B68">
      <w:pPr>
        <w:pStyle w:val="ac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A5399E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>
        <w:rPr>
          <w:rFonts w:ascii="Calibri" w:hAnsi="Calibri"/>
          <w:color w:val="000000"/>
          <w:sz w:val="18"/>
          <w:szCs w:val="18"/>
          <w:lang w:val="en-US"/>
        </w:rPr>
        <w:t xml:space="preserve">Jule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1, </w:t>
      </w:r>
      <w:r>
        <w:rPr>
          <w:rFonts w:ascii="Calibri" w:hAnsi="Calibri" w:cs="Arial"/>
          <w:color w:val="000000"/>
          <w:sz w:val="18"/>
          <w:szCs w:val="18"/>
          <w:lang w:val="en-GB"/>
        </w:rPr>
        <w:t>2021</w:t>
      </w: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597B68" w:rsidRPr="002C2618" w:rsidTr="00D7239F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Of which</w:t>
            </w:r>
          </w:p>
        </w:tc>
      </w:tr>
      <w:tr w:rsidR="00597B68" w:rsidRPr="002C2618" w:rsidTr="00D7239F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597B68" w:rsidRPr="002C2618" w:rsidTr="00D7239F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68" w:rsidRPr="002C2618" w:rsidRDefault="00597B68" w:rsidP="00D7239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2C2618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07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:rsidR="00597B68" w:rsidRPr="005722CC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07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5722CC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07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B68" w:rsidRPr="002C2618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B68" w:rsidRPr="005722CC" w:rsidRDefault="00597B68" w:rsidP="00D7239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07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</w:tr>
      <w:tr w:rsidR="00597B68" w:rsidRPr="00867904" w:rsidTr="00D7239F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597B68" w:rsidRPr="002C2618" w:rsidRDefault="00597B68" w:rsidP="00D7239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9 534,9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813,7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3 575,1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5 146,2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597B68" w:rsidRPr="00867904" w:rsidTr="00D7239F">
        <w:trPr>
          <w:cantSplit/>
          <w:trHeight w:val="52"/>
        </w:trPr>
        <w:tc>
          <w:tcPr>
            <w:tcW w:w="1560" w:type="dxa"/>
          </w:tcPr>
          <w:p w:rsidR="00597B68" w:rsidRPr="002C2618" w:rsidRDefault="00597B68" w:rsidP="00D7239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4 295,2</w:t>
            </w:r>
          </w:p>
        </w:tc>
        <w:tc>
          <w:tcPr>
            <w:tcW w:w="992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306,3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1 701,4</w:t>
            </w:r>
          </w:p>
        </w:tc>
        <w:tc>
          <w:tcPr>
            <w:tcW w:w="1017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2 287,5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597B68" w:rsidRPr="00867904" w:rsidTr="00D7239F">
        <w:trPr>
          <w:cantSplit/>
          <w:trHeight w:val="52"/>
        </w:trPr>
        <w:tc>
          <w:tcPr>
            <w:tcW w:w="1560" w:type="dxa"/>
          </w:tcPr>
          <w:p w:rsidR="00597B68" w:rsidRPr="002C2618" w:rsidRDefault="00597B68" w:rsidP="00D7239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22 872,2</w:t>
            </w:r>
          </w:p>
        </w:tc>
        <w:tc>
          <w:tcPr>
            <w:tcW w:w="992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1 208,4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9 883,3</w:t>
            </w:r>
          </w:p>
        </w:tc>
        <w:tc>
          <w:tcPr>
            <w:tcW w:w="1017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11 780,5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597B68" w:rsidRPr="00867904" w:rsidTr="00D7239F">
        <w:trPr>
          <w:cantSplit/>
          <w:trHeight w:val="52"/>
        </w:trPr>
        <w:tc>
          <w:tcPr>
            <w:tcW w:w="1560" w:type="dxa"/>
          </w:tcPr>
          <w:p w:rsidR="00597B68" w:rsidRPr="002C2618" w:rsidRDefault="00597B68" w:rsidP="00D7239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2 915,3</w:t>
            </w:r>
          </w:p>
        </w:tc>
        <w:tc>
          <w:tcPr>
            <w:tcW w:w="992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23,5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931,1</w:t>
            </w:r>
          </w:p>
        </w:tc>
        <w:tc>
          <w:tcPr>
            <w:tcW w:w="1017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1 960,6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597B68" w:rsidRPr="00867904" w:rsidTr="00D7239F">
        <w:trPr>
          <w:cantSplit/>
          <w:trHeight w:val="62"/>
        </w:trPr>
        <w:tc>
          <w:tcPr>
            <w:tcW w:w="1560" w:type="dxa"/>
          </w:tcPr>
          <w:p w:rsidR="00597B68" w:rsidRPr="002C2618" w:rsidRDefault="00597B68" w:rsidP="00D7239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992,6</w:t>
            </w:r>
          </w:p>
        </w:tc>
        <w:tc>
          <w:tcPr>
            <w:tcW w:w="992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257,3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017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639,2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597B68" w:rsidRPr="00867904" w:rsidTr="00D7239F">
        <w:trPr>
          <w:cantSplit/>
          <w:trHeight w:val="52"/>
        </w:trPr>
        <w:tc>
          <w:tcPr>
            <w:tcW w:w="1560" w:type="dxa"/>
          </w:tcPr>
          <w:p w:rsidR="00597B68" w:rsidRPr="002C2618" w:rsidRDefault="00597B68" w:rsidP="00D7239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3 701,0</w:t>
            </w:r>
          </w:p>
        </w:tc>
        <w:tc>
          <w:tcPr>
            <w:tcW w:w="992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227,9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1 790,8</w:t>
            </w:r>
          </w:p>
        </w:tc>
        <w:tc>
          <w:tcPr>
            <w:tcW w:w="1017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1 682,4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597B68" w:rsidRPr="00867904" w:rsidTr="00D7239F">
        <w:trPr>
          <w:cantSplit/>
          <w:trHeight w:val="81"/>
        </w:trPr>
        <w:tc>
          <w:tcPr>
            <w:tcW w:w="1560" w:type="dxa"/>
          </w:tcPr>
          <w:p w:rsidR="00597B68" w:rsidRPr="002C2618" w:rsidRDefault="00597B68" w:rsidP="00D7239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260,0</w:t>
            </w:r>
          </w:p>
        </w:tc>
        <w:tc>
          <w:tcPr>
            <w:tcW w:w="992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1134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017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132,8</w:t>
            </w:r>
          </w:p>
        </w:tc>
        <w:tc>
          <w:tcPr>
            <w:tcW w:w="1018" w:type="dxa"/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597B68" w:rsidRPr="00867904" w:rsidTr="00D7239F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597B68" w:rsidRPr="002C2618" w:rsidRDefault="00597B68" w:rsidP="00D7239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48 723,2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33 518,4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809,1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14 395,7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97B68" w:rsidRDefault="00597B68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</w:tr>
    </w:tbl>
    <w:p w:rsidR="002645F0" w:rsidRPr="00120CFF" w:rsidRDefault="001863FD" w:rsidP="000A43C7">
      <w:pPr>
        <w:pStyle w:val="ac"/>
        <w:pageBreakBefore/>
        <w:spacing w:before="0" w:after="0"/>
        <w:jc w:val="left"/>
        <w:rPr>
          <w:rFonts w:asciiTheme="minorHAnsi" w:hAnsiTheme="minorHAnsi"/>
          <w:sz w:val="18"/>
          <w:szCs w:val="18"/>
          <w:lang w:val="en-GB"/>
        </w:rPr>
      </w:pPr>
      <w:r w:rsidRPr="00120CFF">
        <w:rPr>
          <w:rFonts w:asciiTheme="minorHAnsi" w:hAnsiTheme="minorHAnsi" w:cs="Calibri"/>
          <w:sz w:val="20"/>
          <w:lang w:val="en-GB"/>
        </w:rPr>
        <w:lastRenderedPageBreak/>
        <w:t>Industrial production statistics</w:t>
      </w:r>
    </w:p>
    <w:bookmarkEnd w:id="0"/>
    <w:p w:rsidR="00120CFF" w:rsidRPr="00CB5EBE" w:rsidRDefault="00120CFF" w:rsidP="00183BC5">
      <w:pPr>
        <w:pStyle w:val="ac"/>
        <w:spacing w:before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410"/>
      </w:tblGrid>
      <w:tr w:rsidR="00120CFF" w:rsidRPr="0044380E" w:rsidTr="00D7239F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120CFF" w:rsidRPr="00CB5EBE" w:rsidTr="00D7239F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1A3BD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</w:p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June</w:t>
            </w:r>
            <w:r w:rsidRPr="00C93447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3C35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E554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  <w: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120CFF" w:rsidRPr="00CB5EBE" w:rsidTr="00D7239F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120CFF" w:rsidRPr="00CB5EBE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120CFF" w:rsidRPr="00621C48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120CFF" w:rsidRPr="00CB5EBE" w:rsidTr="00D7239F">
        <w:trPr>
          <w:cantSplit/>
          <w:trHeight w:val="161"/>
        </w:trPr>
        <w:tc>
          <w:tcPr>
            <w:tcW w:w="3828" w:type="dxa"/>
          </w:tcPr>
          <w:p w:rsidR="00120CFF" w:rsidRPr="00CB5EBE" w:rsidRDefault="00120CFF" w:rsidP="00D7239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985" w:type="dxa"/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2410" w:type="dxa"/>
            <w:vAlign w:val="bottom"/>
          </w:tcPr>
          <w:p w:rsidR="00120CFF" w:rsidRPr="00621C48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48,4</w:t>
            </w:r>
          </w:p>
        </w:tc>
      </w:tr>
      <w:tr w:rsidR="00120CFF" w:rsidRPr="00CB5EBE" w:rsidTr="00D7239F">
        <w:trPr>
          <w:cantSplit/>
          <w:trHeight w:val="125"/>
        </w:trPr>
        <w:tc>
          <w:tcPr>
            <w:tcW w:w="3828" w:type="dxa"/>
          </w:tcPr>
          <w:p w:rsidR="00120CFF" w:rsidRPr="00CB5EBE" w:rsidRDefault="00120CFF" w:rsidP="00D7239F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985" w:type="dxa"/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2410" w:type="dxa"/>
            <w:vAlign w:val="bottom"/>
          </w:tcPr>
          <w:p w:rsidR="00120CFF" w:rsidRPr="00621C48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44,6</w:t>
            </w:r>
          </w:p>
        </w:tc>
      </w:tr>
      <w:tr w:rsidR="00120CFF" w:rsidRPr="00CB5EBE" w:rsidTr="00D7239F">
        <w:trPr>
          <w:cantSplit/>
        </w:trPr>
        <w:tc>
          <w:tcPr>
            <w:tcW w:w="3828" w:type="dxa"/>
          </w:tcPr>
          <w:p w:rsidR="00120CFF" w:rsidRPr="00CB5EBE" w:rsidRDefault="00120CFF" w:rsidP="00D7239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985" w:type="dxa"/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2410" w:type="dxa"/>
            <w:vAlign w:val="bottom"/>
          </w:tcPr>
          <w:p w:rsidR="00120CFF" w:rsidRPr="00621C48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</w:tr>
      <w:tr w:rsidR="00120CFF" w:rsidRPr="00CB5EBE" w:rsidTr="00D7239F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120CFF" w:rsidRPr="00CB5EBE" w:rsidRDefault="00120CFF" w:rsidP="00D7239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20CFF" w:rsidRPr="00621C48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0,</w:t>
            </w:r>
            <w:r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</w:tr>
    </w:tbl>
    <w:p w:rsidR="00120CFF" w:rsidRPr="00CB5EBE" w:rsidRDefault="00120CFF" w:rsidP="00D7239F">
      <w:pPr>
        <w:pStyle w:val="ac"/>
        <w:spacing w:before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843"/>
      </w:tblGrid>
      <w:tr w:rsidR="00120CFF" w:rsidRPr="00CB5EBE" w:rsidTr="00D7239F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120CFF" w:rsidRPr="00CB5EBE" w:rsidTr="00D7239F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9344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D603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70C7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215E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A55E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CFF" w:rsidRPr="00CB5EBE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  <w: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120CFF" w:rsidRPr="00A47FF0" w:rsidTr="00D7239F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17 080 801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3 061 644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120CFF" w:rsidRPr="00A47FF0" w:rsidTr="00D7239F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8 260 571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1 553 589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171 596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26 200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84,3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6 118 355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1 169 808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5 993 344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1 149 128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125 011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20 679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1 512 262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271 728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487 623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95 116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1 024 639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176 611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CFF" w:rsidRPr="00A47FF0" w:rsidRDefault="00120CFF" w:rsidP="00D7239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141 822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26 903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7 618 634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1 336 543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1 036 305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184 745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246 217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56 121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105 798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20 374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65 143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9 634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CFF" w:rsidRPr="00A47FF0" w:rsidRDefault="00120CFF" w:rsidP="00D7239F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34 549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4 658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24 408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3 942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6 186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1 034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81,8</w:t>
            </w:r>
          </w:p>
        </w:tc>
      </w:tr>
      <w:tr w:rsidR="00120CFF" w:rsidRPr="00A47FF0" w:rsidTr="00D7239F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13 944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2 026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</w:tr>
      <w:tr w:rsidR="00120CFF" w:rsidRPr="00A47FF0" w:rsidTr="00D7239F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42 214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8 471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490 541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86 160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475 718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83 478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252 166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45 853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68,1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99 267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24 839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158,3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131 292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22 856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141,0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383 699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74 276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3 527 125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579 614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1 275 470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234 146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73,5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2 244 327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344 243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7 328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1 224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66,3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143 204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25 817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986 261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182 213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127,0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15 424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1 655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154,1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190,1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100 866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17 200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137 998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27 902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158,2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311 172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65 148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160,2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136 567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25 142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50,2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284 234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45 167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32 224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3 790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32 659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4 345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1 056 343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144 999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745 854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118 399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128 080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19 071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182 409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7 530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145 252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26 513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CFF" w:rsidRPr="0023613B" w:rsidRDefault="00120CFF" w:rsidP="00D7239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</w:tbl>
    <w:p w:rsidR="00120CFF" w:rsidRPr="00CF3DDC" w:rsidRDefault="00120CFF" w:rsidP="00183BC5">
      <w:pPr>
        <w:pStyle w:val="ac"/>
        <w:pageBreakBefore/>
        <w:spacing w:before="0" w:after="0"/>
        <w:rPr>
          <w:rFonts w:asciiTheme="minorHAnsi" w:hAnsiTheme="minorHAnsi"/>
          <w:color w:val="000000"/>
          <w:sz w:val="18"/>
          <w:szCs w:val="18"/>
          <w:lang w:val="en-GB"/>
        </w:rPr>
      </w:pPr>
      <w:r w:rsidRPr="00CF3DDC">
        <w:rPr>
          <w:rFonts w:asciiTheme="minorHAnsi" w:hAnsiTheme="minorHAnsi"/>
          <w:color w:val="000000"/>
          <w:sz w:val="18"/>
          <w:szCs w:val="18"/>
          <w:lang w:val="en-GB"/>
        </w:rPr>
        <w:lastRenderedPageBreak/>
        <w:t>Production of the most important industrial products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312"/>
      </w:tblGrid>
      <w:tr w:rsidR="00120CFF" w:rsidRPr="00A47FF0" w:rsidTr="00D7239F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120CFF" w:rsidRPr="00A47FF0" w:rsidTr="00D7239F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9344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5355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F401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71F9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93447">
              <w:rPr>
                <w:sz w:val="14"/>
                <w:szCs w:val="14"/>
                <w:lang w:val="en-US"/>
              </w:rPr>
              <w:t xml:space="preserve"> </w:t>
            </w:r>
            <w:r w:rsidRPr="00A36904">
              <w:rPr>
                <w:lang w:val="en-US"/>
              </w:rPr>
              <w:t xml:space="preserve"> </w:t>
            </w:r>
            <w:r w:rsidRPr="00933A5A">
              <w:rPr>
                <w:lang w:val="en-US"/>
              </w:rPr>
              <w:t xml:space="preserve">  </w:t>
            </w:r>
            <w:r w:rsidRPr="00F401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</w:t>
            </w:r>
            <w:r w:rsidR="00D7239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CFF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21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</w:p>
          <w:p w:rsidR="00120CFF" w:rsidRPr="00A47FF0" w:rsidRDefault="00120CFF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120CFF" w:rsidRPr="00A47FF0" w:rsidTr="00D7239F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54</w:t>
            </w:r>
            <w:r w:rsidRPr="00F9563F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9563F">
              <w:rPr>
                <w:rFonts w:ascii="Calibri" w:hAnsi="Calibri" w:cs="Calibri"/>
                <w:sz w:val="14"/>
                <w:szCs w:val="14"/>
              </w:rPr>
              <w:t>145,2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8</w:t>
            </w:r>
            <w:r w:rsidRPr="00F9563F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9563F">
              <w:rPr>
                <w:rFonts w:ascii="Calibri" w:hAnsi="Calibri" w:cs="Calibri"/>
                <w:sz w:val="14"/>
                <w:szCs w:val="14"/>
              </w:rPr>
              <w:t>032,5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120CFF" w:rsidRPr="00A47FF0" w:rsidTr="00D7239F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52 147,2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7 699,4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120CFF" w:rsidRPr="00A47FF0" w:rsidTr="00D7239F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50 126,7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7 508,4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120CFF" w:rsidRPr="00A47FF0" w:rsidTr="00D7239F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1 998,0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333,1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  <w:tr w:rsidR="00120CFF" w:rsidRPr="00A47FF0" w:rsidTr="00D7239F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36 187,1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6 008,1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6 230,1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998,5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11 341,7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1 778,7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16 016,8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2 647,9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32 122,0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5 420,3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165 836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28 466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93 307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11 887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68,9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76 903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6 110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138,6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76,5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311 431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58 361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13 132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2 585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1 593 951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9563F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243 912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80,7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49 888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8 217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266 612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42 705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136 777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22 987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3,3 есе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124,2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75 553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11 646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80,6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10 876,5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2 006,9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6 335,0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853,9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358 748,0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73 469,5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7 392,9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1 439,3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61 206,7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11 091,2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381,7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62,5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63,8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41,8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2 239,5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384,2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F47741">
              <w:rPr>
                <w:rFonts w:ascii="Calibri" w:hAnsi="Calibri" w:cs="Calibri"/>
                <w:sz w:val="14"/>
                <w:szCs w:val="14"/>
              </w:rPr>
              <w:t>369,2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428,7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1 358,2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211,6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131,5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143,0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42 721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24 223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149,6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167,2</w:t>
            </w:r>
          </w:p>
        </w:tc>
      </w:tr>
      <w:tr w:rsidR="00120CFF" w:rsidRPr="00A47FF0" w:rsidTr="00D7239F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218 552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33 821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</w:tr>
      <w:tr w:rsidR="00120CFF" w:rsidRPr="00A47FF0" w:rsidTr="00D7239F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100 948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16 052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3 683,4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71,8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227,7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25,6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6 067,0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1 410,2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124,7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499 688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86 917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2 151 381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327 562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1 416 229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211 558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121,6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994 155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159 487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120CFF" w:rsidRPr="00A47FF0" w:rsidTr="00D7239F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786 932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122 565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161 965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32 658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120CFF" w:rsidRPr="00A47FF0" w:rsidTr="00D7239F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244 120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36 368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2 241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279,8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155,4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1 490 262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47741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228 046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181,5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C935D3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10 340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C935D3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135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70,5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C935D3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57 266,4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C935D3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8 396,9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120CFF" w:rsidRPr="00A47FF0" w:rsidTr="00D7239F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0CFF" w:rsidRPr="00A47FF0" w:rsidRDefault="00120CFF" w:rsidP="00D7239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0CFF" w:rsidRPr="00A47FF0" w:rsidRDefault="00120CFF" w:rsidP="00D7239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CFF" w:rsidRPr="00C935D3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49 615,7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CFF" w:rsidRPr="00C935D3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3 313,6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CFF" w:rsidRPr="00F26C5D" w:rsidRDefault="00120CFF" w:rsidP="00120CFF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</w:tr>
    </w:tbl>
    <w:p w:rsidR="002F3952" w:rsidRPr="001C0A94" w:rsidRDefault="002F3952" w:rsidP="00762094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1C0A94">
        <w:rPr>
          <w:rFonts w:asciiTheme="minorHAnsi" w:hAnsiTheme="minorHAnsi" w:cs="Calibri"/>
          <w:sz w:val="20"/>
          <w:lang w:val="en-GB"/>
        </w:rPr>
        <w:t>Transport</w:t>
      </w:r>
      <w:r w:rsidR="003A469B" w:rsidRPr="001C0A94">
        <w:rPr>
          <w:rFonts w:asciiTheme="minorHAnsi" w:hAnsiTheme="minorHAnsi" w:cs="Calibri"/>
          <w:sz w:val="20"/>
          <w:lang w:val="en-GB"/>
        </w:rPr>
        <w:t xml:space="preserve"> statistics</w:t>
      </w:r>
    </w:p>
    <w:bookmarkEnd w:id="1"/>
    <w:p w:rsidR="001C0A94" w:rsidRPr="00D26749" w:rsidRDefault="001C0A94" w:rsidP="00183BC5">
      <w:pPr>
        <w:pStyle w:val="ac"/>
        <w:spacing w:before="100" w:beforeAutospacing="1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544"/>
      </w:tblGrid>
      <w:tr w:rsidR="001C0A94" w:rsidRPr="00D26749" w:rsidTr="00E43DB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C0A94" w:rsidRPr="00BD7B63" w:rsidRDefault="001C0A94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A94" w:rsidRPr="00D26749" w:rsidRDefault="001C0A94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June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C0A94" w:rsidRPr="00D26749" w:rsidRDefault="001C0A94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A94" w:rsidRPr="00D26749" w:rsidRDefault="001C0A94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A94" w:rsidRPr="00084503" w:rsidRDefault="001C0A94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277 345,2</w:t>
            </w:r>
          </w:p>
        </w:tc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145 371,4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65 868,2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94,8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65 733,2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color w:val="FF0000"/>
                <w:sz w:val="14"/>
                <w:szCs w:val="14"/>
                <w:highlight w:val="yellow"/>
              </w:rPr>
            </w:pP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35 238,0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98,3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0A94" w:rsidRPr="001D31D2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30 495,2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109,8</w:t>
            </w:r>
          </w:p>
        </w:tc>
      </w:tr>
    </w:tbl>
    <w:p w:rsidR="001C0A94" w:rsidRPr="00D26749" w:rsidRDefault="001C0A94" w:rsidP="001C0A94">
      <w:pPr>
        <w:pStyle w:val="a4"/>
        <w:spacing w:before="0"/>
        <w:ind w:hanging="567"/>
        <w:rPr>
          <w:rFonts w:ascii="Calibri" w:hAnsi="Calibri" w:cs="Arial"/>
          <w:color w:val="000000"/>
          <w:sz w:val="14"/>
          <w:szCs w:val="14"/>
          <w:lang w:val="en-GB"/>
        </w:rPr>
      </w:pPr>
      <w:r w:rsidRPr="00D26749">
        <w:rPr>
          <w:rFonts w:ascii="Calibri" w:hAnsi="Calibri" w:cs="Arial"/>
          <w:color w:val="000000"/>
          <w:sz w:val="14"/>
          <w:szCs w:val="14"/>
          <w:vertAlign w:val="superscript"/>
          <w:lang w:val="en-GB"/>
        </w:rPr>
        <w:t>*</w:t>
      </w:r>
      <w:r w:rsidRPr="00D26749">
        <w:rPr>
          <w:rFonts w:ascii="Calibri" w:hAnsi="Calibri" w:cs="Arial"/>
          <w:color w:val="000000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1C0A94" w:rsidRPr="00D26749" w:rsidRDefault="001C0A94" w:rsidP="00D7239F">
      <w:pPr>
        <w:pStyle w:val="ac"/>
        <w:spacing w:before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544"/>
      </w:tblGrid>
      <w:tr w:rsidR="001C0A94" w:rsidRPr="00D26749" w:rsidTr="00E43DB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C0A94" w:rsidRPr="00D26749" w:rsidRDefault="001C0A94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A94" w:rsidRPr="00D26749" w:rsidRDefault="001C0A94" w:rsidP="00DA2641">
            <w:pPr>
              <w:pStyle w:val="a7"/>
              <w:tabs>
                <w:tab w:val="left" w:pos="889"/>
              </w:tabs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June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1C0A94" w:rsidRPr="00D26749" w:rsidTr="00E43DB0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C0A94" w:rsidRPr="00D26749" w:rsidRDefault="001C0A94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A94" w:rsidRPr="00D26749" w:rsidRDefault="001C0A94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A94" w:rsidRPr="00FE3558" w:rsidRDefault="001C0A94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June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43 052,0</w:t>
            </w:r>
          </w:p>
        </w:tc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  <w:lang w:val="kk-KZ"/>
              </w:rPr>
              <w:t>55,7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5 210,1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119,4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31 370,8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45,5</w:t>
            </w:r>
          </w:p>
        </w:tc>
      </w:tr>
      <w:tr w:rsidR="001C0A94" w:rsidRPr="00D26749" w:rsidTr="00E43DB0">
        <w:trPr>
          <w:cantSplit/>
        </w:trPr>
        <w:tc>
          <w:tcPr>
            <w:tcW w:w="2694" w:type="dxa"/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lastRenderedPageBreak/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6 310,4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  <w:lang w:val="kk-KZ"/>
              </w:rPr>
              <w:t>164,7</w:t>
            </w:r>
          </w:p>
        </w:tc>
      </w:tr>
      <w:tr w:rsidR="001C0A94" w:rsidRPr="00D26749" w:rsidTr="00E43DB0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04B4F">
              <w:rPr>
                <w:rFonts w:ascii="Calibri" w:hAnsi="Calibri" w:cs="Arial CYR"/>
                <w:sz w:val="14"/>
                <w:szCs w:val="14"/>
              </w:rPr>
              <w:t xml:space="preserve">   56,8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04B4F">
              <w:rPr>
                <w:rFonts w:ascii="Calibri" w:hAnsi="Calibri" w:cs="Arial CYR"/>
                <w:sz w:val="14"/>
                <w:szCs w:val="14"/>
              </w:rPr>
              <w:t xml:space="preserve">   111,0</w:t>
            </w:r>
          </w:p>
        </w:tc>
      </w:tr>
      <w:tr w:rsidR="001C0A94" w:rsidRPr="00D26749" w:rsidTr="00E43DB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04B4F">
              <w:rPr>
                <w:rFonts w:ascii="Calibri" w:hAnsi="Calibri" w:cs="Arial CYR"/>
                <w:sz w:val="14"/>
                <w:szCs w:val="14"/>
              </w:rPr>
              <w:t xml:space="preserve">   56,9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04B4F">
              <w:rPr>
                <w:rFonts w:ascii="Calibri" w:hAnsi="Calibri" w:cs="Arial CYR"/>
                <w:sz w:val="14"/>
                <w:szCs w:val="14"/>
              </w:rPr>
              <w:t xml:space="preserve">   105,4</w:t>
            </w:r>
          </w:p>
        </w:tc>
      </w:tr>
      <w:tr w:rsidR="001C0A94" w:rsidRPr="00D26749" w:rsidTr="00E43DB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37,6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94,1</w:t>
            </w:r>
          </w:p>
        </w:tc>
      </w:tr>
      <w:tr w:rsidR="001C0A94" w:rsidRPr="00D26749" w:rsidTr="00E43DB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83,7</w:t>
            </w:r>
          </w:p>
        </w:tc>
      </w:tr>
      <w:tr w:rsidR="001C0A94" w:rsidRPr="00D26749" w:rsidTr="00E43DB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04B4F">
              <w:rPr>
                <w:rFonts w:ascii="Calibri" w:hAnsi="Calibri"/>
                <w:color w:val="000000"/>
                <w:sz w:val="14"/>
                <w:szCs w:val="14"/>
              </w:rPr>
              <w:t>242,1</w:t>
            </w:r>
          </w:p>
        </w:tc>
      </w:tr>
      <w:tr w:rsidR="001C0A94" w:rsidRPr="00D26749" w:rsidTr="00E43DB0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C0A94" w:rsidRPr="00D26749" w:rsidRDefault="001C0A94" w:rsidP="00DA2641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04B4F">
              <w:rPr>
                <w:rFonts w:ascii="Calibri" w:hAnsi="Calibri"/>
                <w:color w:val="000000"/>
                <w:sz w:val="14"/>
                <w:szCs w:val="14"/>
              </w:rPr>
              <w:t>6 908,7</w:t>
            </w:r>
          </w:p>
        </w:tc>
      </w:tr>
    </w:tbl>
    <w:p w:rsidR="001C0A94" w:rsidRPr="00D26749" w:rsidRDefault="001C0A94" w:rsidP="001C0A94">
      <w:pPr>
        <w:pStyle w:val="ac"/>
        <w:spacing w:before="0" w:after="0"/>
        <w:ind w:firstLine="397"/>
        <w:jc w:val="left"/>
        <w:rPr>
          <w:rFonts w:ascii="Calibri" w:hAnsi="Calibri" w:cs="Arial"/>
          <w:b w:val="0"/>
          <w:i/>
          <w:color w:val="000000"/>
          <w:sz w:val="14"/>
          <w:szCs w:val="14"/>
          <w:lang w:val="kk-KZ"/>
        </w:rPr>
      </w:pPr>
      <w:r w:rsidRPr="00D26749">
        <w:rPr>
          <w:rFonts w:ascii="Calibri" w:hAnsi="Calibri" w:cs="Arial"/>
          <w:b w:val="0"/>
          <w:i/>
          <w:color w:val="000000"/>
          <w:sz w:val="14"/>
          <w:szCs w:val="14"/>
          <w:vertAlign w:val="superscript"/>
          <w:lang w:val="en-GB"/>
        </w:rPr>
        <w:t>*</w:t>
      </w:r>
      <w:r w:rsidRPr="00D26749"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1C0A94" w:rsidRPr="00D26749" w:rsidRDefault="001C0A94" w:rsidP="00D7239F">
      <w:pPr>
        <w:pStyle w:val="af2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26749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>
        <w:rPr>
          <w:rFonts w:ascii="Calibri" w:hAnsi="Calibri"/>
          <w:b/>
          <w:sz w:val="18"/>
          <w:szCs w:val="18"/>
          <w:lang w:val="kk-KZ"/>
        </w:rPr>
        <w:t>«</w:t>
      </w:r>
      <w:r w:rsidRPr="00D26749">
        <w:rPr>
          <w:rFonts w:ascii="Calibri" w:hAnsi="Calibri"/>
          <w:b/>
          <w:sz w:val="18"/>
          <w:szCs w:val="18"/>
          <w:lang w:val="en-US"/>
        </w:rPr>
        <w:t>Transportation and warehousing</w:t>
      </w:r>
      <w:r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100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418"/>
      </w:tblGrid>
      <w:tr w:rsidR="001C0A94" w:rsidRPr="00887F1E" w:rsidTr="00120CFF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1C0A94" w:rsidRPr="00D26749" w:rsidRDefault="001C0A94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C0A94" w:rsidRPr="00D26749" w:rsidRDefault="001C0A94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C0A94" w:rsidRPr="00D26749" w:rsidRDefault="001C0A94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1C0A94" w:rsidRPr="00887F1E" w:rsidTr="00120CFF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C0A94" w:rsidRPr="00D26749" w:rsidRDefault="001C0A94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1C0A94" w:rsidRPr="00084503" w:rsidRDefault="001C0A94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June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C0A94" w:rsidRPr="00084503" w:rsidRDefault="001C0A94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June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1C0A94" w:rsidRPr="009B546D" w:rsidRDefault="001C0A94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June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vAlign w:val="center"/>
          </w:tcPr>
          <w:p w:rsidR="001C0A94" w:rsidRPr="00084503" w:rsidRDefault="001C0A94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June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1C0A94" w:rsidRPr="00E91636" w:rsidTr="00120CFF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A94" w:rsidRPr="00D26749" w:rsidRDefault="001C0A94" w:rsidP="00DA2641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3 417 826,7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A94" w:rsidRPr="004749C8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655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C04B4F">
              <w:rPr>
                <w:rFonts w:ascii="Calibri" w:hAnsi="Calibri"/>
                <w:sz w:val="14"/>
                <w:szCs w:val="14"/>
              </w:rPr>
              <w:t>797,6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104,0</w:t>
            </w:r>
          </w:p>
        </w:tc>
      </w:tr>
      <w:tr w:rsidR="001C0A94" w:rsidRPr="00E91636" w:rsidTr="00120CFF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A94" w:rsidRPr="00D26749" w:rsidRDefault="001C0A94" w:rsidP="00DA2641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A94" w:rsidRPr="004749C8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A94" w:rsidRPr="004749C8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C0A94" w:rsidRPr="00E91636" w:rsidTr="00120CFF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1C0A94" w:rsidRPr="00D26749" w:rsidRDefault="001C0A94" w:rsidP="00DA2641">
            <w:pPr>
              <w:pStyle w:val="a7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A94" w:rsidRPr="004749C8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</w:t>
            </w:r>
            <w:r>
              <w:rPr>
                <w:rFonts w:ascii="Calibri" w:hAnsi="Calibri"/>
                <w:sz w:val="14"/>
                <w:szCs w:val="14"/>
              </w:rPr>
              <w:t> </w:t>
            </w:r>
            <w:r w:rsidRPr="00C04B4F">
              <w:rPr>
                <w:rFonts w:ascii="Calibri" w:hAnsi="Calibri"/>
                <w:sz w:val="14"/>
                <w:szCs w:val="14"/>
              </w:rPr>
              <w:t>390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C04B4F">
              <w:rPr>
                <w:rFonts w:ascii="Calibri" w:hAnsi="Calibri"/>
                <w:sz w:val="14"/>
                <w:szCs w:val="14"/>
              </w:rPr>
              <w:t>891,7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651 232,8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1C0A94" w:rsidRPr="00E91636" w:rsidTr="00120CFF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0A94" w:rsidRPr="00D26749" w:rsidRDefault="001C0A94" w:rsidP="00DA2641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0A94" w:rsidRPr="004749C8" w:rsidRDefault="001C0A94" w:rsidP="00DA2641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26</w:t>
            </w:r>
            <w:r>
              <w:rPr>
                <w:rFonts w:ascii="Calibri" w:hAnsi="Calibri"/>
                <w:sz w:val="14"/>
                <w:szCs w:val="14"/>
              </w:rPr>
              <w:t> </w:t>
            </w:r>
            <w:r w:rsidRPr="00C04B4F">
              <w:rPr>
                <w:rFonts w:ascii="Calibri" w:hAnsi="Calibri"/>
                <w:sz w:val="14"/>
                <w:szCs w:val="14"/>
              </w:rPr>
              <w:t>935</w:t>
            </w:r>
            <w:r>
              <w:rPr>
                <w:rFonts w:ascii="Calibri" w:hAnsi="Calibri"/>
                <w:sz w:val="14"/>
                <w:szCs w:val="14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4 564,8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0A94" w:rsidRPr="00C04B4F" w:rsidRDefault="001C0A94" w:rsidP="00DA264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127,2</w:t>
            </w:r>
          </w:p>
        </w:tc>
      </w:tr>
    </w:tbl>
    <w:p w:rsidR="008913C5" w:rsidRPr="00795FBF" w:rsidRDefault="00495559" w:rsidP="000A43C7">
      <w:pPr>
        <w:pStyle w:val="3"/>
        <w:keepNext w:val="0"/>
        <w:widowControl w:val="0"/>
        <w:spacing w:before="0" w:after="0"/>
        <w:rPr>
          <w:rFonts w:asciiTheme="minorHAnsi" w:hAnsiTheme="minorHAnsi"/>
          <w:sz w:val="20"/>
        </w:rPr>
      </w:pPr>
      <w:r w:rsidRPr="00795FBF">
        <w:rPr>
          <w:rFonts w:asciiTheme="minorHAnsi" w:hAnsiTheme="minorHAnsi"/>
          <w:sz w:val="20"/>
        </w:rPr>
        <w:t>Finances</w:t>
      </w:r>
      <w:r w:rsidR="00CC3D37" w:rsidRPr="00795FBF">
        <w:rPr>
          <w:rFonts w:asciiTheme="minorHAnsi" w:hAnsiTheme="minorHAnsi"/>
          <w:sz w:val="20"/>
        </w:rPr>
        <w:t xml:space="preserve"> system</w:t>
      </w:r>
    </w:p>
    <w:p w:rsidR="00534BF0" w:rsidRPr="00795FBF" w:rsidRDefault="00534BF0" w:rsidP="00D7239F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795FBF">
        <w:rPr>
          <w:rFonts w:ascii="Calibri" w:hAnsi="Calibri" w:cs="Arial"/>
          <w:sz w:val="18"/>
          <w:szCs w:val="18"/>
          <w:lang w:val="en-GB"/>
        </w:rPr>
        <w:t>State budget</w:t>
      </w:r>
      <w:r w:rsidRPr="00795FBF">
        <w:rPr>
          <w:rFonts w:ascii="Calibri" w:hAnsi="Calibri" w:cs="Arial"/>
          <w:sz w:val="18"/>
          <w:szCs w:val="18"/>
          <w:lang w:val="en-US"/>
        </w:rPr>
        <w:t>*</w:t>
      </w:r>
    </w:p>
    <w:p w:rsidR="00795FBF" w:rsidRPr="00795FBF" w:rsidRDefault="00795FBF" w:rsidP="00795FBF">
      <w:pPr>
        <w:pStyle w:val="a6"/>
        <w:spacing w:after="0"/>
        <w:ind w:left="7200" w:right="254"/>
        <w:rPr>
          <w:rFonts w:ascii="Calibri" w:hAnsi="Calibri" w:cs="Arial"/>
          <w:sz w:val="14"/>
          <w:szCs w:val="14"/>
          <w:lang w:val="kk-KZ"/>
        </w:rPr>
      </w:pPr>
      <w:r w:rsidRPr="00795FBF">
        <w:rPr>
          <w:rFonts w:ascii="Calibri" w:hAnsi="Calibri" w:cs="Arial"/>
          <w:sz w:val="14"/>
          <w:szCs w:val="14"/>
          <w:lang w:val="en-GB"/>
        </w:rPr>
        <w:t>as of 01.</w:t>
      </w:r>
      <w:r w:rsidRPr="00795FBF">
        <w:rPr>
          <w:rFonts w:ascii="Calibri" w:hAnsi="Calibri" w:cs="Arial"/>
          <w:sz w:val="14"/>
          <w:szCs w:val="14"/>
          <w:lang w:val="kk-KZ"/>
        </w:rPr>
        <w:t>06</w:t>
      </w:r>
      <w:r w:rsidRPr="00795FBF">
        <w:rPr>
          <w:rFonts w:ascii="Calibri" w:hAnsi="Calibri" w:cs="Arial"/>
          <w:sz w:val="14"/>
          <w:szCs w:val="14"/>
          <w:lang w:val="en-GB"/>
        </w:rPr>
        <w:t>.20</w:t>
      </w:r>
      <w:r w:rsidRPr="00795FBF">
        <w:rPr>
          <w:rFonts w:ascii="Calibri" w:hAnsi="Calibri" w:cs="Arial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646"/>
      </w:tblGrid>
      <w:tr w:rsidR="00795FBF" w:rsidRPr="00795FBF" w:rsidTr="00795FBF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795FBF" w:rsidRPr="00795FBF" w:rsidRDefault="00795FBF" w:rsidP="00DA2641">
            <w:pPr>
              <w:pStyle w:val="a7"/>
              <w:spacing w:line="276" w:lineRule="auto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795FBF" w:rsidRPr="00795FBF" w:rsidRDefault="00795FBF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95FBF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 w:rsidRPr="00795FBF">
              <w:rPr>
                <w:rFonts w:ascii="Calibri" w:hAnsi="Calibri" w:cs="Arial"/>
                <w:sz w:val="14"/>
                <w:szCs w:val="14"/>
                <w:lang w:val="en-US"/>
              </w:rPr>
              <w:t>,</w:t>
            </w:r>
            <w:r w:rsidRPr="00795FBF">
              <w:rPr>
                <w:rFonts w:ascii="Calibri" w:hAnsi="Calibri" w:cs="Arial"/>
                <w:sz w:val="14"/>
                <w:szCs w:val="14"/>
                <w:lang w:val="en-GB"/>
              </w:rPr>
              <w:t xml:space="preserve"> m</w:t>
            </w:r>
            <w:r w:rsidRPr="00795FBF"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795FBF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795FBF" w:rsidRPr="00795FBF" w:rsidRDefault="00795FBF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95FBF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646" w:type="dxa"/>
            <w:tcBorders>
              <w:bottom w:val="single" w:sz="4" w:space="0" w:color="000000"/>
              <w:right w:val="nil"/>
            </w:tcBorders>
            <w:vAlign w:val="center"/>
          </w:tcPr>
          <w:p w:rsidR="00795FBF" w:rsidRPr="00795FBF" w:rsidRDefault="00795FBF" w:rsidP="00DA264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95FBF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budget. %</w:t>
            </w:r>
          </w:p>
        </w:tc>
      </w:tr>
      <w:tr w:rsidR="00795FBF" w:rsidRPr="00EE5CAD" w:rsidTr="00795FBF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6 016 766,9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646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43,1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4 147 828,9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68,9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42,7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140 119,0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41,8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67 054,2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36,1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1 661 764,8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27,7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44,9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6 551 109,5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38,9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325 511,4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5,0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42,1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305 360,8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44,4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330 793,0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5,0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38,7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1 376 973,2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21,0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38,5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805 864,4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12,3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43,1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1 676 324,4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25,6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40,1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289 131,6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26,9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177 361,1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36,7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43 164,6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0,7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29,8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202 393,3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32,4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12 545,3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0,2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29,7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242 217,6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28,8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203 395,5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28,9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560 073,3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8,5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57,2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176 725,9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226 528,6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69,7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49 802,7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30,9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47 754,8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EE5CAD">
              <w:rPr>
                <w:rFonts w:ascii="Calibri" w:hAnsi="Calibr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48 369,0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63,6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614,2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FBF" w:rsidRPr="00D749BF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293,2</w:t>
            </w:r>
          </w:p>
        </w:tc>
      </w:tr>
      <w:tr w:rsidR="00795FBF" w:rsidRPr="00EE5CAD" w:rsidTr="00795FBF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FBF" w:rsidRPr="00EE5CAD" w:rsidRDefault="00795FBF" w:rsidP="00DA2641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Budget deficit (</w:t>
            </w: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EE5CAD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-758 823,3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5FBF" w:rsidRPr="003B39A9" w:rsidRDefault="00795FBF" w:rsidP="00DA2641">
            <w:pPr>
              <w:pStyle w:val="a9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</w:tbl>
    <w:p w:rsidR="00795FBF" w:rsidRPr="00EE5CAD" w:rsidRDefault="00795FBF" w:rsidP="00795FBF">
      <w:pPr>
        <w:pStyle w:val="a4"/>
        <w:spacing w:before="0"/>
        <w:ind w:left="0" w:firstLine="426"/>
        <w:rPr>
          <w:rFonts w:ascii="Calibri" w:hAnsi="Calibri" w:cs="Arial"/>
          <w:sz w:val="18"/>
          <w:szCs w:val="18"/>
          <w:lang w:val="en-GB"/>
        </w:rPr>
      </w:pPr>
      <w:r w:rsidRPr="002D5659">
        <w:rPr>
          <w:rFonts w:ascii="Calibri" w:hAnsi="Calibri" w:cs="Arial"/>
          <w:sz w:val="14"/>
          <w:szCs w:val="14"/>
          <w:lang w:val="en-GB"/>
        </w:rPr>
        <w:t>*</w:t>
      </w:r>
      <w:r w:rsidRPr="00EE5CAD">
        <w:rPr>
          <w:rFonts w:ascii="Calibri" w:hAnsi="Calibri" w:cs="Arial"/>
          <w:sz w:val="14"/>
          <w:szCs w:val="14"/>
          <w:lang w:val="en-GB"/>
        </w:rPr>
        <w:t xml:space="preserve"> According to the Ministry of Finance of the Republic of Kazakhstan.</w:t>
      </w:r>
    </w:p>
    <w:p w:rsidR="000B4A34" w:rsidRPr="00520187" w:rsidRDefault="000B4A34" w:rsidP="00E25D08">
      <w:pPr>
        <w:pStyle w:val="3"/>
        <w:keepNext w:val="0"/>
        <w:widowControl w:val="0"/>
        <w:spacing w:before="0" w:after="120"/>
        <w:rPr>
          <w:rFonts w:asciiTheme="minorHAnsi" w:hAnsiTheme="minorHAnsi" w:cs="Calibri"/>
          <w:sz w:val="20"/>
          <w:lang w:val="en-US"/>
        </w:rPr>
      </w:pPr>
      <w:r w:rsidRPr="00520187">
        <w:rPr>
          <w:rFonts w:asciiTheme="minorHAnsi" w:hAnsiTheme="minorHAnsi" w:cs="Calibri"/>
          <w:sz w:val="20"/>
          <w:lang w:val="en-GB"/>
        </w:rPr>
        <w:t xml:space="preserve">Monetary </w:t>
      </w:r>
      <w:r w:rsidR="00E55324" w:rsidRPr="00520187">
        <w:rPr>
          <w:rFonts w:asciiTheme="minorHAnsi" w:hAnsiTheme="minorHAnsi" w:cs="Calibri"/>
          <w:sz w:val="20"/>
          <w:lang w:val="en-GB"/>
        </w:rPr>
        <w:t xml:space="preserve">credit </w:t>
      </w:r>
      <w:r w:rsidRPr="00520187">
        <w:rPr>
          <w:rFonts w:asciiTheme="minorHAnsi" w:hAnsiTheme="minorHAnsi" w:cs="Calibri"/>
          <w:sz w:val="20"/>
          <w:lang w:val="en-GB"/>
        </w:rPr>
        <w:t>system</w:t>
      </w:r>
    </w:p>
    <w:p w:rsidR="00520187" w:rsidRPr="002D0C12" w:rsidRDefault="00520187" w:rsidP="00D7239F">
      <w:pPr>
        <w:pStyle w:val="ac"/>
        <w:spacing w:before="0" w:after="0"/>
        <w:ind w:left="850"/>
        <w:rPr>
          <w:rFonts w:ascii="Calibri" w:hAnsi="Calibri"/>
          <w:sz w:val="18"/>
          <w:szCs w:val="18"/>
          <w:vertAlign w:val="superscript"/>
          <w:lang w:val="en-US"/>
        </w:rPr>
      </w:pPr>
      <w:bookmarkStart w:id="2" w:name="_Toc506022160"/>
      <w:r w:rsidRPr="003910EB">
        <w:rPr>
          <w:rFonts w:ascii="Calibri" w:hAnsi="Calibri"/>
          <w:sz w:val="18"/>
          <w:szCs w:val="18"/>
          <w:lang w:val="en-GB"/>
        </w:rPr>
        <w:t>Money</w:t>
      </w:r>
      <w:r w:rsidRPr="003910EB">
        <w:rPr>
          <w:rFonts w:ascii="Calibri" w:hAnsi="Calibri"/>
          <w:sz w:val="18"/>
          <w:szCs w:val="18"/>
          <w:lang w:val="en-US"/>
        </w:rPr>
        <w:t xml:space="preserve"> </w:t>
      </w:r>
      <w:r w:rsidRPr="003910EB">
        <w:rPr>
          <w:rFonts w:ascii="Calibri" w:hAnsi="Calibri"/>
          <w:sz w:val="18"/>
          <w:szCs w:val="18"/>
          <w:lang w:val="en-GB"/>
        </w:rPr>
        <w:t>aggregates</w:t>
      </w:r>
      <w:r w:rsidRPr="003910EB">
        <w:rPr>
          <w:rFonts w:ascii="Calibri" w:hAnsi="Calibri"/>
          <w:sz w:val="18"/>
          <w:szCs w:val="18"/>
          <w:vertAlign w:val="superscript"/>
          <w:lang w:val="en-US"/>
        </w:rPr>
        <w:t>*</w:t>
      </w:r>
    </w:p>
    <w:p w:rsidR="00520187" w:rsidRPr="003910EB" w:rsidRDefault="00520187" w:rsidP="00520187">
      <w:pPr>
        <w:pStyle w:val="a6"/>
        <w:tabs>
          <w:tab w:val="left" w:pos="8222"/>
        </w:tabs>
        <w:ind w:right="-142"/>
        <w:rPr>
          <w:rFonts w:ascii="Calibri" w:hAnsi="Calibri"/>
          <w:sz w:val="14"/>
          <w:szCs w:val="14"/>
          <w:lang w:val="en-US"/>
        </w:rPr>
      </w:pPr>
      <w:r w:rsidRPr="003910EB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1078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850"/>
        <w:gridCol w:w="851"/>
        <w:gridCol w:w="77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520187" w:rsidRPr="00F30A2A" w:rsidTr="00DA2641">
        <w:trPr>
          <w:cantSplit/>
          <w:trHeight w:val="82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520187" w:rsidRPr="00932CB6" w:rsidTr="00DA2641">
        <w:trPr>
          <w:cantSplit/>
          <w:trHeight w:val="13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7" w:rsidRPr="00F30A2A" w:rsidRDefault="00520187" w:rsidP="00DA2641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40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851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7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851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7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851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7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719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520187" w:rsidRPr="000B526F" w:rsidRDefault="00520187" w:rsidP="00E43DB0">
      <w:pPr>
        <w:pStyle w:val="a4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</w:rPr>
      </w:pPr>
      <w:r>
        <w:rPr>
          <w:rFonts w:ascii="Calibri" w:hAnsi="Calibri"/>
          <w:i w:val="0"/>
          <w:sz w:val="14"/>
          <w:szCs w:val="14"/>
          <w:lang w:val="en-US"/>
        </w:rPr>
        <w:t>C</w:t>
      </w:r>
      <w:r w:rsidRPr="000B526F">
        <w:rPr>
          <w:rFonts w:ascii="Calibri" w:hAnsi="Calibri"/>
          <w:i w:val="0"/>
          <w:sz w:val="14"/>
          <w:szCs w:val="14"/>
        </w:rPr>
        <w:t>o</w:t>
      </w:r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n</w:t>
        </w:r>
      </w:smartTag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t</w:t>
        </w:r>
      </w:smartTag>
      <w:r w:rsidRPr="000B526F">
        <w:rPr>
          <w:rFonts w:ascii="Calibri" w:hAnsi="Calibri"/>
          <w:i w:val="0"/>
          <w:sz w:val="14"/>
          <w:szCs w:val="14"/>
        </w:rPr>
        <w:t>i</w:t>
      </w:r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n</w:t>
        </w:r>
      </w:smartTag>
      <w:r w:rsidRPr="000B526F">
        <w:rPr>
          <w:rFonts w:ascii="Calibri" w:hAnsi="Calibri"/>
          <w:i w:val="0"/>
          <w:sz w:val="14"/>
          <w:szCs w:val="14"/>
        </w:rPr>
        <w:t>u</w:t>
      </w:r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e</w:t>
        </w:r>
      </w:smartTag>
      <w:r w:rsidRPr="000B526F">
        <w:rPr>
          <w:rFonts w:ascii="Calibri" w:hAnsi="Calibri"/>
          <w:i w:val="0"/>
          <w:sz w:val="14"/>
          <w:szCs w:val="14"/>
        </w:rPr>
        <w:t>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1843"/>
        <w:gridCol w:w="1843"/>
        <w:gridCol w:w="1842"/>
        <w:gridCol w:w="1843"/>
        <w:gridCol w:w="1701"/>
      </w:tblGrid>
      <w:tr w:rsidR="00520187" w:rsidRPr="00F30A2A" w:rsidTr="00DA2641">
        <w:trPr>
          <w:cantSplit/>
          <w:trHeight w:val="4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520187" w:rsidRPr="00932CB6" w:rsidTr="00DA2641">
        <w:trPr>
          <w:cantSplit/>
          <w:trHeight w:val="4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7" w:rsidRPr="00F30A2A" w:rsidRDefault="00520187" w:rsidP="00DA2641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40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2 964,6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1843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1843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1842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1843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1701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7 749,1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1843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1843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1842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1843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1701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21 277,2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1843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1843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1842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1843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1701" w:type="dxa"/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27 446,6</w:t>
            </w:r>
          </w:p>
        </w:tc>
      </w:tr>
      <w:tr w:rsidR="00520187" w:rsidRPr="00BA7292" w:rsidTr="00DA264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520187" w:rsidRPr="00F30A2A" w:rsidRDefault="00520187" w:rsidP="00DA2641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20187" w:rsidRPr="0049057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10,8</w:t>
            </w:r>
          </w:p>
        </w:tc>
      </w:tr>
    </w:tbl>
    <w:p w:rsidR="00520187" w:rsidRPr="00F30A2A" w:rsidRDefault="00520187" w:rsidP="00520187">
      <w:pPr>
        <w:pStyle w:val="a4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vertAlign w:val="superscript"/>
          <w:lang w:val="en-US"/>
        </w:rPr>
        <w:t>*</w:t>
      </w:r>
      <w:r w:rsidRPr="00F30A2A">
        <w:rPr>
          <w:rFonts w:ascii="Calibri" w:hAnsi="Calibri"/>
          <w:sz w:val="14"/>
          <w:szCs w:val="14"/>
          <w:lang w:val="en-US"/>
        </w:rPr>
        <w:t xml:space="preserve"> </w:t>
      </w:r>
      <w:r w:rsidRPr="00F30A2A">
        <w:rPr>
          <w:rFonts w:ascii="Calibri" w:hAnsi="Calibri"/>
          <w:sz w:val="14"/>
          <w:szCs w:val="14"/>
          <w:lang w:val="kk-KZ"/>
        </w:rPr>
        <w:t xml:space="preserve">According to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Republic </w:t>
      </w:r>
      <w:r w:rsidRPr="00F30A2A">
        <w:rPr>
          <w:rFonts w:ascii="Calibri" w:hAnsi="Calibri"/>
          <w:sz w:val="14"/>
          <w:szCs w:val="14"/>
          <w:lang w:val="en-US"/>
        </w:rPr>
        <w:t xml:space="preserve">of </w:t>
      </w:r>
      <w:r w:rsidRPr="00F30A2A">
        <w:rPr>
          <w:rFonts w:ascii="Calibri" w:hAnsi="Calibri"/>
          <w:sz w:val="14"/>
          <w:szCs w:val="14"/>
          <w:lang w:val="kk-KZ"/>
        </w:rPr>
        <w:t>Kazakhstan</w:t>
      </w:r>
      <w:r w:rsidRPr="00F30A2A">
        <w:rPr>
          <w:rFonts w:ascii="Calibri" w:hAnsi="Calibri"/>
          <w:sz w:val="14"/>
          <w:szCs w:val="14"/>
          <w:lang w:val="en-US"/>
        </w:rPr>
        <w:t>.</w:t>
      </w:r>
    </w:p>
    <w:p w:rsidR="00520187" w:rsidRPr="00520187" w:rsidRDefault="00520187" w:rsidP="00D7239F">
      <w:pPr>
        <w:pStyle w:val="ac"/>
        <w:tabs>
          <w:tab w:val="left" w:pos="5670"/>
        </w:tabs>
        <w:spacing w:before="0" w:after="0"/>
        <w:ind w:left="1080"/>
        <w:rPr>
          <w:rFonts w:ascii="Calibri" w:hAnsi="Calibri"/>
          <w:sz w:val="18"/>
          <w:szCs w:val="18"/>
          <w:vertAlign w:val="superscript"/>
          <w:lang w:val="en-US"/>
        </w:rPr>
      </w:pPr>
      <w:r w:rsidRPr="00F30A2A">
        <w:rPr>
          <w:rFonts w:ascii="Calibri" w:hAnsi="Calibri"/>
          <w:sz w:val="18"/>
          <w:szCs w:val="18"/>
          <w:lang w:val="en-GB"/>
        </w:rPr>
        <w:t>Population deposits</w:t>
      </w:r>
      <w:r w:rsidRPr="00F30A2A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:rsidR="00520187" w:rsidRPr="00F30A2A" w:rsidRDefault="00520187" w:rsidP="00E43DB0">
      <w:pPr>
        <w:pStyle w:val="a6"/>
        <w:spacing w:before="0" w:after="0"/>
        <w:ind w:right="-142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F30A2A">
        <w:rPr>
          <w:rFonts w:ascii="Calibri" w:hAnsi="Calibri"/>
          <w:sz w:val="14"/>
          <w:szCs w:val="14"/>
          <w:lang w:val="en-US"/>
        </w:rPr>
        <w:t>t</w:t>
      </w:r>
      <w:r w:rsidRPr="00F30A2A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82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34"/>
        <w:gridCol w:w="718"/>
        <w:gridCol w:w="724"/>
      </w:tblGrid>
      <w:tr w:rsidR="00520187" w:rsidRPr="00F30A2A" w:rsidTr="00DA2641">
        <w:trPr>
          <w:cantSplit/>
          <w:trHeight w:val="9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7" w:rsidRPr="00F30A2A" w:rsidRDefault="00520187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520187" w:rsidRPr="00F30A2A" w:rsidTr="00DA2641">
        <w:trPr>
          <w:cantSplit/>
          <w:trHeight w:val="9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F30A2A" w:rsidRDefault="00520187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932CB6" w:rsidRDefault="00520187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27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82"/>
        </w:trPr>
        <w:tc>
          <w:tcPr>
            <w:tcW w:w="1702" w:type="dxa"/>
            <w:vAlign w:val="bottom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34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4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  <w:vAlign w:val="bottom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8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850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834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18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24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8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850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834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18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24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8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850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834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18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24" w:type="dxa"/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283"/>
        </w:trPr>
        <w:tc>
          <w:tcPr>
            <w:tcW w:w="1702" w:type="dxa"/>
            <w:tcBorders>
              <w:bottom w:val="single" w:sz="4" w:space="0" w:color="auto"/>
            </w:tcBorders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20187" w:rsidRPr="00DA15E8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520187" w:rsidRPr="000B526F" w:rsidRDefault="00520187" w:rsidP="00E43DB0">
      <w:pPr>
        <w:pStyle w:val="a4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 </w:t>
      </w:r>
      <w:r w:rsidRPr="000B526F">
        <w:rPr>
          <w:rFonts w:ascii="Calibri" w:hAnsi="Calibri"/>
          <w:i w:val="0"/>
          <w:sz w:val="14"/>
          <w:szCs w:val="14"/>
          <w:lang w:val="en-US"/>
        </w:rPr>
        <w:t>C</w:t>
      </w:r>
      <w:r w:rsidRPr="000B526F">
        <w:rPr>
          <w:rFonts w:ascii="Calibri" w:hAnsi="Calibri"/>
          <w:i w:val="0"/>
          <w:sz w:val="14"/>
          <w:szCs w:val="14"/>
        </w:rPr>
        <w:t>o</w:t>
      </w:r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n</w:t>
        </w:r>
      </w:smartTag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t</w:t>
        </w:r>
      </w:smartTag>
      <w:r w:rsidRPr="000B526F">
        <w:rPr>
          <w:rFonts w:ascii="Calibri" w:hAnsi="Calibri"/>
          <w:i w:val="0"/>
          <w:sz w:val="14"/>
          <w:szCs w:val="14"/>
        </w:rPr>
        <w:t>i</w:t>
      </w:r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n</w:t>
        </w:r>
      </w:smartTag>
      <w:r w:rsidRPr="000B526F">
        <w:rPr>
          <w:rFonts w:ascii="Calibri" w:hAnsi="Calibri"/>
          <w:i w:val="0"/>
          <w:sz w:val="14"/>
          <w:szCs w:val="14"/>
        </w:rPr>
        <w:t>u</w:t>
      </w:r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e</w:t>
        </w:r>
      </w:smartTag>
      <w:r w:rsidRPr="000B526F">
        <w:rPr>
          <w:rFonts w:ascii="Calibri" w:hAnsi="Calibri"/>
          <w:i w:val="0"/>
          <w:sz w:val="14"/>
          <w:szCs w:val="14"/>
        </w:rPr>
        <w:t>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1843"/>
        <w:gridCol w:w="1843"/>
        <w:gridCol w:w="1842"/>
        <w:gridCol w:w="1843"/>
        <w:gridCol w:w="1701"/>
      </w:tblGrid>
      <w:tr w:rsidR="00520187" w:rsidRPr="00F30A2A" w:rsidTr="00DA2641">
        <w:trPr>
          <w:cantSplit/>
          <w:trHeight w:val="89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7" w:rsidRPr="00F30A2A" w:rsidRDefault="00520187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520187" w:rsidRPr="00F30A2A" w:rsidTr="00DA2641">
        <w:trPr>
          <w:cantSplit/>
          <w:trHeight w:val="89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F30A2A" w:rsidRDefault="00520187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932CB6" w:rsidRDefault="00520187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256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11 802,5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702" w:type="dxa"/>
            <w:vAlign w:val="bottom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2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701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702" w:type="dxa"/>
            <w:vAlign w:val="bottom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1842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1701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7 693,5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702" w:type="dxa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1842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1701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4 109,0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702" w:type="dxa"/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842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1843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701" w:type="dxa"/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8,6</w:t>
            </w:r>
          </w:p>
        </w:tc>
      </w:tr>
      <w:tr w:rsidR="00520187" w:rsidRPr="00F30A2A" w:rsidTr="00DA2641">
        <w:tblPrEx>
          <w:tblCellMar>
            <w:left w:w="30" w:type="dxa"/>
            <w:right w:w="30" w:type="dxa"/>
          </w:tblCellMar>
        </w:tblPrEx>
        <w:trPr>
          <w:cantSplit/>
          <w:trHeight w:val="260"/>
        </w:trPr>
        <w:tc>
          <w:tcPr>
            <w:tcW w:w="1702" w:type="dxa"/>
            <w:tcBorders>
              <w:bottom w:val="single" w:sz="4" w:space="0" w:color="auto"/>
            </w:tcBorders>
          </w:tcPr>
          <w:p w:rsidR="00520187" w:rsidRPr="00F30A2A" w:rsidRDefault="00520187" w:rsidP="00DA2641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20187" w:rsidRPr="00B66B77" w:rsidRDefault="00520187" w:rsidP="00DA264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520187" w:rsidRPr="00F30A2A" w:rsidRDefault="00520187" w:rsidP="00520187">
      <w:pPr>
        <w:pStyle w:val="afd"/>
        <w:ind w:firstLine="284"/>
        <w:rPr>
          <w:i/>
          <w:color w:val="000000"/>
          <w:sz w:val="14"/>
          <w:szCs w:val="14"/>
          <w:lang w:val="en-GB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1)</w:t>
      </w:r>
      <w:r w:rsidRPr="00F30A2A">
        <w:rPr>
          <w:i/>
          <w:color w:val="000000"/>
          <w:sz w:val="14"/>
          <w:szCs w:val="14"/>
          <w:lang w:val="kk-KZ"/>
        </w:rPr>
        <w:t xml:space="preserve"> According to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National Bank of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Republic </w:t>
      </w:r>
      <w:r w:rsidRPr="00F30A2A">
        <w:rPr>
          <w:i/>
          <w:color w:val="000000"/>
          <w:sz w:val="14"/>
          <w:szCs w:val="14"/>
          <w:lang w:val="en-US"/>
        </w:rPr>
        <w:t xml:space="preserve">of </w:t>
      </w:r>
      <w:r w:rsidRPr="00F30A2A">
        <w:rPr>
          <w:i/>
          <w:color w:val="000000"/>
          <w:sz w:val="14"/>
          <w:szCs w:val="14"/>
          <w:lang w:val="kk-KZ"/>
        </w:rPr>
        <w:t>Kazakhstan</w:t>
      </w:r>
      <w:r w:rsidRPr="00F30A2A">
        <w:rPr>
          <w:i/>
          <w:color w:val="000000"/>
          <w:sz w:val="14"/>
          <w:szCs w:val="14"/>
          <w:lang w:val="en-GB"/>
        </w:rPr>
        <w:t>.</w:t>
      </w:r>
    </w:p>
    <w:p w:rsidR="00520187" w:rsidRPr="00F209F6" w:rsidRDefault="00520187" w:rsidP="00520187">
      <w:pPr>
        <w:pStyle w:val="afd"/>
        <w:ind w:firstLine="284"/>
        <w:rPr>
          <w:i/>
          <w:color w:val="000000"/>
          <w:sz w:val="14"/>
          <w:szCs w:val="14"/>
          <w:lang w:val="kk-KZ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2)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  <w:r w:rsidRPr="00F30A2A">
        <w:rPr>
          <w:i/>
          <w:color w:val="000000"/>
          <w:sz w:val="14"/>
          <w:szCs w:val="14"/>
          <w:lang w:val="kk-KZ"/>
        </w:rPr>
        <w:t>Without accounts of non-residents.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</w:p>
    <w:p w:rsidR="00520187" w:rsidRPr="0098006B" w:rsidRDefault="00520187" w:rsidP="00520187">
      <w:pPr>
        <w:pStyle w:val="afd"/>
        <w:ind w:firstLine="284"/>
        <w:rPr>
          <w:i/>
          <w:color w:val="000000"/>
          <w:sz w:val="14"/>
          <w:szCs w:val="14"/>
          <w:lang w:val="en-US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3)</w:t>
      </w:r>
      <w:r w:rsidRPr="00F30A2A">
        <w:rPr>
          <w:i/>
          <w:color w:val="000000"/>
          <w:sz w:val="14"/>
          <w:szCs w:val="14"/>
          <w:lang w:val="en-GB"/>
        </w:rPr>
        <w:t xml:space="preserve"> Weighted .</w:t>
      </w:r>
    </w:p>
    <w:p w:rsidR="00520187" w:rsidRPr="008F368B" w:rsidRDefault="00520187" w:rsidP="00520187">
      <w:pPr>
        <w:pStyle w:val="a4"/>
        <w:spacing w:before="0" w:after="100" w:afterAutospacing="1"/>
        <w:ind w:left="284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8F368B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Pr="008F368B"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  <w:t>*</w:t>
      </w:r>
    </w:p>
    <w:p w:rsidR="00520187" w:rsidRPr="008F368B" w:rsidRDefault="00520187" w:rsidP="00E43DB0">
      <w:pPr>
        <w:pStyle w:val="a6"/>
        <w:spacing w:before="0"/>
        <w:ind w:right="-142"/>
        <w:rPr>
          <w:rFonts w:ascii="Calibri" w:hAnsi="Calibri"/>
          <w:sz w:val="14"/>
          <w:szCs w:val="14"/>
          <w:lang w:val="en-US"/>
        </w:rPr>
      </w:pPr>
      <w:r w:rsidRPr="008F368B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8F368B">
        <w:rPr>
          <w:rFonts w:ascii="Calibri" w:hAnsi="Calibri"/>
          <w:sz w:val="14"/>
          <w:szCs w:val="14"/>
          <w:lang w:val="en-US"/>
        </w:rPr>
        <w:t>t</w:t>
      </w:r>
      <w:r w:rsidRPr="008F368B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69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850"/>
        <w:gridCol w:w="851"/>
        <w:gridCol w:w="756"/>
        <w:gridCol w:w="718"/>
        <w:gridCol w:w="733"/>
        <w:gridCol w:w="718"/>
        <w:gridCol w:w="718"/>
        <w:gridCol w:w="718"/>
        <w:gridCol w:w="718"/>
        <w:gridCol w:w="718"/>
        <w:gridCol w:w="718"/>
      </w:tblGrid>
      <w:tr w:rsidR="00520187" w:rsidRPr="008F368B" w:rsidTr="00DA2641">
        <w:trPr>
          <w:cantSplit/>
          <w:trHeight w:val="5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7" w:rsidRPr="008F368B" w:rsidRDefault="00520187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520187" w:rsidRPr="008F368B" w:rsidTr="00DA2641">
        <w:trPr>
          <w:cantSplit/>
          <w:trHeight w:val="5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8F368B" w:rsidRDefault="00520187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8F368B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8F368B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932CB6" w:rsidRDefault="00520187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24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434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205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85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56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3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18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520187" w:rsidRPr="00C132BB" w:rsidRDefault="00520187" w:rsidP="00DA2641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:rsidR="00520187" w:rsidRPr="000B526F" w:rsidRDefault="00520187" w:rsidP="00E43DB0">
      <w:pPr>
        <w:pStyle w:val="a4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</w:rPr>
      </w:pPr>
      <w:r w:rsidRPr="000B526F">
        <w:rPr>
          <w:rFonts w:ascii="Calibri" w:hAnsi="Calibri"/>
          <w:i w:val="0"/>
          <w:sz w:val="14"/>
          <w:szCs w:val="14"/>
          <w:lang w:val="en-US"/>
        </w:rPr>
        <w:t>C</w:t>
      </w:r>
      <w:r w:rsidRPr="000B526F">
        <w:rPr>
          <w:rFonts w:ascii="Calibri" w:hAnsi="Calibri"/>
          <w:i w:val="0"/>
          <w:sz w:val="14"/>
          <w:szCs w:val="14"/>
        </w:rPr>
        <w:t>o</w:t>
      </w:r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n</w:t>
        </w:r>
      </w:smartTag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t</w:t>
        </w:r>
      </w:smartTag>
      <w:r w:rsidRPr="000B526F">
        <w:rPr>
          <w:rFonts w:ascii="Calibri" w:hAnsi="Calibri"/>
          <w:i w:val="0"/>
          <w:sz w:val="14"/>
          <w:szCs w:val="14"/>
        </w:rPr>
        <w:t>i</w:t>
      </w:r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n</w:t>
        </w:r>
      </w:smartTag>
      <w:r w:rsidRPr="000B526F">
        <w:rPr>
          <w:rFonts w:ascii="Calibri" w:hAnsi="Calibri"/>
          <w:i w:val="0"/>
          <w:sz w:val="14"/>
          <w:szCs w:val="14"/>
        </w:rPr>
        <w:t>u</w:t>
      </w:r>
      <w:smartTag w:uri="urn:schemas-microsoft-com:office:smarttags" w:element="PersonName">
        <w:r w:rsidRPr="000B526F">
          <w:rPr>
            <w:rFonts w:ascii="Calibri" w:hAnsi="Calibri"/>
            <w:i w:val="0"/>
            <w:sz w:val="14"/>
            <w:szCs w:val="14"/>
          </w:rPr>
          <w:t>e</w:t>
        </w:r>
      </w:smartTag>
      <w:r w:rsidRPr="000B526F">
        <w:rPr>
          <w:rFonts w:ascii="Calibri" w:hAnsi="Calibri"/>
          <w:i w:val="0"/>
          <w:sz w:val="14"/>
          <w:szCs w:val="14"/>
        </w:rPr>
        <w:t>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1843"/>
        <w:gridCol w:w="1843"/>
        <w:gridCol w:w="1842"/>
        <w:gridCol w:w="1843"/>
        <w:gridCol w:w="1701"/>
      </w:tblGrid>
      <w:tr w:rsidR="00520187" w:rsidRPr="008F368B" w:rsidTr="00DA2641">
        <w:trPr>
          <w:cantSplit/>
          <w:trHeight w:val="45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7" w:rsidRPr="008F368B" w:rsidRDefault="00520187" w:rsidP="00DA2641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520187" w:rsidRPr="008F368B" w:rsidTr="00DA2641">
        <w:trPr>
          <w:cantSplit/>
          <w:trHeight w:val="45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8F368B" w:rsidRDefault="00520187" w:rsidP="00DA2641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F30A2A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932CB6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187" w:rsidRPr="008F368B" w:rsidRDefault="00520187" w:rsidP="00DA2641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203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15 640,6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67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12,9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340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31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67"/>
        </w:trPr>
        <w:tc>
          <w:tcPr>
            <w:tcW w:w="1702" w:type="dxa"/>
            <w:vAlign w:val="bottom"/>
          </w:tcPr>
          <w:p w:rsidR="00520187" w:rsidRPr="008F368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2 201,0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67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262,7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67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604,8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31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473,4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61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193,0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67"/>
        </w:trPr>
        <w:tc>
          <w:tcPr>
            <w:tcW w:w="1702" w:type="dxa"/>
            <w:vAlign w:val="bottom"/>
          </w:tcPr>
          <w:p w:rsidR="00520187" w:rsidRPr="00C132BB" w:rsidRDefault="00520187" w:rsidP="00DA2641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1842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1843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1701" w:type="dxa"/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1 792,3</w:t>
            </w:r>
          </w:p>
        </w:tc>
      </w:tr>
      <w:tr w:rsidR="00520187" w:rsidRPr="008F368B" w:rsidTr="00DA2641">
        <w:tblPrEx>
          <w:tblCellMar>
            <w:left w:w="30" w:type="dxa"/>
            <w:right w:w="30" w:type="dxa"/>
          </w:tblCellMar>
        </w:tblPrEx>
        <w:trPr>
          <w:cantSplit/>
          <w:trHeight w:val="135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520187" w:rsidRPr="00C132BB" w:rsidRDefault="00520187" w:rsidP="00DA2641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20187" w:rsidRPr="008279EB" w:rsidRDefault="00520187" w:rsidP="00DA2641">
            <w:pPr>
              <w:pStyle w:val="a7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10 113,4</w:t>
            </w:r>
          </w:p>
        </w:tc>
      </w:tr>
    </w:tbl>
    <w:p w:rsidR="00520187" w:rsidRPr="008F368B" w:rsidRDefault="00520187" w:rsidP="00520187">
      <w:pPr>
        <w:pStyle w:val="a4"/>
        <w:spacing w:before="0" w:after="120"/>
        <w:ind w:left="-284" w:firstLine="568"/>
        <w:rPr>
          <w:rFonts w:ascii="Calibri" w:hAnsi="Calibri"/>
          <w:sz w:val="14"/>
          <w:szCs w:val="14"/>
          <w:lang w:val="en-GB"/>
        </w:rPr>
      </w:pPr>
      <w:r w:rsidRPr="008F368B">
        <w:rPr>
          <w:rFonts w:ascii="Calibri" w:hAnsi="Calibri"/>
          <w:sz w:val="14"/>
          <w:szCs w:val="14"/>
          <w:vertAlign w:val="superscript"/>
          <w:lang w:val="en-US"/>
        </w:rPr>
        <w:t xml:space="preserve">* </w:t>
      </w:r>
      <w:r w:rsidRPr="008F368B">
        <w:rPr>
          <w:rFonts w:ascii="Calibri" w:hAnsi="Calibri"/>
          <w:sz w:val="14"/>
          <w:szCs w:val="14"/>
          <w:lang w:val="kk-KZ"/>
        </w:rPr>
        <w:t xml:space="preserve">According to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Republic </w:t>
      </w:r>
      <w:r w:rsidRPr="008F368B">
        <w:rPr>
          <w:rFonts w:ascii="Calibri" w:hAnsi="Calibri"/>
          <w:sz w:val="14"/>
          <w:szCs w:val="14"/>
          <w:lang w:val="en-US"/>
        </w:rPr>
        <w:t xml:space="preserve">of </w:t>
      </w:r>
      <w:r w:rsidRPr="008F368B">
        <w:rPr>
          <w:rFonts w:ascii="Calibri" w:hAnsi="Calibri"/>
          <w:sz w:val="14"/>
          <w:szCs w:val="14"/>
          <w:lang w:val="kk-KZ"/>
        </w:rPr>
        <w:t>Kazakhstan</w:t>
      </w:r>
      <w:r w:rsidRPr="008F368B">
        <w:rPr>
          <w:rFonts w:ascii="Calibri" w:hAnsi="Calibri"/>
          <w:sz w:val="14"/>
          <w:szCs w:val="14"/>
          <w:lang w:val="en-GB"/>
        </w:rPr>
        <w:t>.</w:t>
      </w:r>
    </w:p>
    <w:p w:rsidR="00A93CC3" w:rsidRPr="00E43DB0" w:rsidRDefault="00A93CC3" w:rsidP="00D84BFF">
      <w:pPr>
        <w:pStyle w:val="ac"/>
        <w:spacing w:before="0" w:line="276" w:lineRule="auto"/>
        <w:jc w:val="left"/>
        <w:rPr>
          <w:rFonts w:asciiTheme="minorHAnsi" w:hAnsiTheme="minorHAnsi" w:cs="Calibri"/>
          <w:sz w:val="20"/>
          <w:lang w:val="kk-KZ"/>
        </w:rPr>
      </w:pPr>
      <w:r w:rsidRPr="00E43DB0">
        <w:rPr>
          <w:rFonts w:asciiTheme="minorHAnsi" w:hAnsiTheme="minorHAnsi"/>
          <w:sz w:val="20"/>
          <w:lang w:val="en-US"/>
        </w:rPr>
        <w:t>Financial and economic activities of enterprises</w:t>
      </w:r>
    </w:p>
    <w:p w:rsidR="001515E3" w:rsidRPr="00E43DB0" w:rsidRDefault="001515E3" w:rsidP="00E43DB0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E43DB0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1515E3" w:rsidRPr="00E43DB0" w:rsidRDefault="001515E3" w:rsidP="001515E3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r w:rsidRPr="00E43DB0">
        <w:rPr>
          <w:rFonts w:asciiTheme="minorHAnsi" w:hAnsiTheme="minorHAnsi"/>
          <w:sz w:val="14"/>
          <w:szCs w:val="14"/>
          <w:lang w:val="en-US"/>
        </w:rPr>
        <w:t>million tenge</w:t>
      </w: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462"/>
      </w:tblGrid>
      <w:tr w:rsidR="001515E3" w:rsidRPr="00E43DB0" w:rsidTr="0027481E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E43DB0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E43DB0" w:rsidRDefault="001515E3" w:rsidP="000A43C7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E43DB0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E43DB0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liabilities, million tenge</w:t>
            </w:r>
            <w:r w:rsidRPr="00E43DB0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E43DB0" w:rsidRDefault="001515E3" w:rsidP="000A43C7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E43DB0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E43DB0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E43DB0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payable, m</w:t>
            </w: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="002767C5" w:rsidRPr="00E43DB0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t</w:t>
            </w:r>
            <w:r w:rsidRPr="00E43DB0">
              <w:rPr>
                <w:rFonts w:asciiTheme="minorHAnsi" w:hAnsiTheme="minorHAnsi" w:cs="Arial"/>
                <w:sz w:val="14"/>
                <w:szCs w:val="14"/>
                <w:lang w:val="kk-KZ"/>
              </w:rPr>
              <w:t>enge</w:t>
            </w:r>
            <w:r w:rsidRPr="00E43DB0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E43DB0" w:rsidRDefault="001515E3" w:rsidP="000A43C7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1515E3" w:rsidRPr="00E43DB0" w:rsidTr="0027481E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1515E3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1515E3">
            <w:pPr>
              <w:pStyle w:val="af0"/>
              <w:ind w:left="-850"/>
              <w:jc w:val="left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1515E3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1515E3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15E3" w:rsidRPr="00E43DB0" w:rsidRDefault="001515E3" w:rsidP="001515E3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1515E3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1515E3" w:rsidRPr="00E43DB0" w:rsidTr="0027481E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1515E3" w:rsidRPr="00E43DB0" w:rsidTr="0027481E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1515E3" w:rsidRPr="00E43DB0" w:rsidTr="0027481E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1515E3" w:rsidRPr="00E43DB0" w:rsidTr="0027481E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196 835</w:t>
            </w:r>
          </w:p>
        </w:tc>
      </w:tr>
      <w:tr w:rsidR="001515E3" w:rsidRPr="00E43DB0" w:rsidTr="0027481E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0A43C7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1515E3" w:rsidRPr="00E43DB0" w:rsidTr="0027481E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1515E3" w:rsidRPr="00E43DB0" w:rsidTr="0027481E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E43DB0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E43DB0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E43DB0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E43DB0">
              <w:rPr>
                <w:rFonts w:asciiTheme="minorHAnsi" w:hAnsiTheme="minorHAnsi" w:cs="Calibri"/>
                <w:sz w:val="14"/>
                <w:szCs w:val="14"/>
                <w:lang w:val="en-US"/>
              </w:rPr>
              <w:t>5 632</w:t>
            </w:r>
          </w:p>
        </w:tc>
      </w:tr>
      <w:tr w:rsidR="001515E3" w:rsidRPr="00E43DB0" w:rsidTr="0027481E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E43DB0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E43DB0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E43DB0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E43DB0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E43DB0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E43DB0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E43DB0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1515E3" w:rsidRPr="00E43DB0" w:rsidTr="0027481E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15E3" w:rsidRPr="00E43DB0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E43DB0" w:rsidRDefault="001515E3" w:rsidP="000A4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3 794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E43DB0" w:rsidRDefault="001515E3" w:rsidP="000A4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 xml:space="preserve">2 436 703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E43DB0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E43DB0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E43DB0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E43DB0" w:rsidRDefault="001515E3" w:rsidP="000A4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E43DB0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</w:tbl>
    <w:p w:rsidR="001515E3" w:rsidRPr="00E43DB0" w:rsidRDefault="001515E3" w:rsidP="001515E3">
      <w:pPr>
        <w:pStyle w:val="a4"/>
        <w:spacing w:before="0" w:after="100" w:afterAutospacing="1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E43DB0">
        <w:rPr>
          <w:rFonts w:asciiTheme="minorHAnsi" w:hAnsiTheme="minorHAnsi"/>
          <w:sz w:val="14"/>
          <w:szCs w:val="14"/>
          <w:lang w:val="en-US"/>
        </w:rPr>
        <w:t>*To the end of the period.</w:t>
      </w:r>
    </w:p>
    <w:p w:rsidR="00E55324" w:rsidRPr="00183BC5" w:rsidRDefault="00E55324" w:rsidP="00E01298">
      <w:pPr>
        <w:pStyle w:val="3"/>
        <w:keepNext w:val="0"/>
        <w:widowControl w:val="0"/>
        <w:spacing w:before="0" w:after="0"/>
        <w:rPr>
          <w:rFonts w:asciiTheme="minorHAnsi" w:hAnsiTheme="minorHAnsi"/>
          <w:sz w:val="24"/>
          <w:szCs w:val="24"/>
          <w:lang w:val="kk-KZ"/>
        </w:rPr>
      </w:pPr>
      <w:r w:rsidRPr="00183BC5">
        <w:rPr>
          <w:rFonts w:asciiTheme="minorHAnsi" w:hAnsiTheme="minorHAnsi"/>
          <w:sz w:val="24"/>
          <w:szCs w:val="24"/>
          <w:lang w:val="en-US"/>
        </w:rPr>
        <w:t>Socio-economic development of the Regions of the Republic of Kazakhstan</w:t>
      </w:r>
    </w:p>
    <w:p w:rsidR="00E55324" w:rsidRPr="00D7239F" w:rsidRDefault="00E55324" w:rsidP="005F0618">
      <w:pPr>
        <w:pStyle w:val="a0"/>
        <w:ind w:firstLine="0"/>
        <w:rPr>
          <w:rFonts w:asciiTheme="minorHAnsi" w:hAnsiTheme="minorHAnsi"/>
          <w:b/>
          <w:lang w:val="en-US"/>
        </w:rPr>
      </w:pPr>
      <w:r w:rsidRPr="00D7239F">
        <w:rPr>
          <w:rFonts w:asciiTheme="minorHAnsi" w:hAnsiTheme="minorHAnsi"/>
          <w:b/>
          <w:lang w:val="en-US"/>
        </w:rPr>
        <w:t xml:space="preserve">Demographic </w:t>
      </w:r>
      <w:r w:rsidRPr="00D7239F">
        <w:rPr>
          <w:rStyle w:val="af4"/>
          <w:rFonts w:asciiTheme="minorHAnsi" w:hAnsiTheme="minorHAnsi"/>
          <w:b/>
          <w:color w:val="auto"/>
          <w:u w:val="none"/>
          <w:lang w:val="en-US"/>
        </w:rPr>
        <w:t>statistics</w:t>
      </w:r>
    </w:p>
    <w:p w:rsidR="00B1118B" w:rsidRPr="00B70D1C" w:rsidRDefault="00B1118B" w:rsidP="00B1118B">
      <w:pPr>
        <w:pStyle w:val="ac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>
        <w:rPr>
          <w:rFonts w:ascii="Calibri" w:hAnsi="Calibri" w:cs="Arial"/>
          <w:color w:val="000000"/>
          <w:sz w:val="18"/>
          <w:szCs w:val="18"/>
          <w:lang w:val="en-GB"/>
        </w:rPr>
        <w:t>P</w:t>
      </w:r>
      <w:r w:rsidRPr="00B70D1C">
        <w:rPr>
          <w:rFonts w:ascii="Calibri" w:hAnsi="Calibri" w:cs="Arial"/>
          <w:color w:val="000000"/>
          <w:sz w:val="18"/>
          <w:szCs w:val="18"/>
          <w:lang w:val="en-GB"/>
        </w:rPr>
        <w:t>opulation</w:t>
      </w:r>
      <w:r w:rsidRPr="00B70D1C">
        <w:rPr>
          <w:rFonts w:ascii="Calibri" w:hAnsi="Calibri"/>
          <w:color w:val="000000"/>
          <w:sz w:val="18"/>
          <w:szCs w:val="18"/>
          <w:vertAlign w:val="superscript"/>
          <w:lang w:val="en-US"/>
        </w:rPr>
        <w:t>*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2409"/>
      </w:tblGrid>
      <w:tr w:rsidR="00B1118B" w:rsidRPr="00B70D1C" w:rsidTr="00B1118B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18B" w:rsidRPr="00E70F9D" w:rsidRDefault="00B1118B" w:rsidP="00DA264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1118B" w:rsidRDefault="00B1118B" w:rsidP="00DA2641">
            <w:pPr>
              <w:pStyle w:val="a6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June 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1, 20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  <w:r w:rsidRPr="00683CE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</w:p>
          <w:p w:rsidR="00B1118B" w:rsidRPr="00683CE7" w:rsidRDefault="00B1118B" w:rsidP="00DA2641">
            <w:pPr>
              <w:pStyle w:val="a6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B70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B1118B" w:rsidRDefault="00B1118B" w:rsidP="00DA2641">
            <w:pPr>
              <w:pStyle w:val="a6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June 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1, 20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20</w:t>
            </w:r>
            <w:r w:rsidRPr="00683CE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:rsidR="00B1118B" w:rsidRPr="00683CE7" w:rsidRDefault="00B1118B" w:rsidP="00DA2641">
            <w:pPr>
              <w:pStyle w:val="a6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 w:rsidRPr="00B70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housand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1118B" w:rsidRPr="008942B4" w:rsidRDefault="00B1118B" w:rsidP="00DA2641">
            <w:pPr>
              <w:pStyle w:val="a6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8942B4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thousand </w:t>
            </w:r>
            <w:r w:rsidRPr="008942B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2409" w:type="dxa"/>
            <w:tcBorders>
              <w:bottom w:val="single" w:sz="4" w:space="0" w:color="auto"/>
              <w:right w:val="nil"/>
            </w:tcBorders>
            <w:vAlign w:val="center"/>
          </w:tcPr>
          <w:p w:rsidR="00B1118B" w:rsidRPr="00B70D1C" w:rsidRDefault="00B1118B" w:rsidP="00DA2641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18 984,8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1 8735,9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248,9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736,3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-0,6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B70D1C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899,7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887,0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12,7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2 088,8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2 066,9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21,9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662,2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11,9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663,4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1 144,3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1 134,3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1 375,8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-2,7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862,8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-5,5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820,5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y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728,2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20,5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750,2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-2,5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s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t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541,8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-5,8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2 055,9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2 030,9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1 362,2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-6,9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1 202,8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1 153,5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49,3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1 996,7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1936,0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60,7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B1118B" w:rsidRPr="00B70D1C" w:rsidTr="00B1118B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18B" w:rsidRPr="00B70D1C" w:rsidRDefault="00B1118B" w:rsidP="00DA2641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1 093,2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118B" w:rsidRPr="00101711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44,1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118B" w:rsidRDefault="00B1118B" w:rsidP="00DA264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</w:tbl>
    <w:p w:rsidR="00B1118B" w:rsidRPr="00B70D1C" w:rsidRDefault="00B1118B" w:rsidP="00B1118B">
      <w:pPr>
        <w:autoSpaceDE w:val="0"/>
        <w:autoSpaceDN w:val="0"/>
        <w:adjustRightInd w:val="0"/>
        <w:ind w:firstLine="284"/>
        <w:rPr>
          <w:rFonts w:ascii="Calibri" w:hAnsi="Calibri" w:cs="Tahoma"/>
          <w:i/>
          <w:color w:val="000000"/>
          <w:sz w:val="14"/>
          <w:szCs w:val="14"/>
        </w:rPr>
      </w:pPr>
      <w:r w:rsidRPr="00B70D1C">
        <w:rPr>
          <w:rFonts w:ascii="Calibri" w:hAnsi="Calibri"/>
          <w:i/>
          <w:color w:val="000000"/>
          <w:sz w:val="14"/>
          <w:szCs w:val="14"/>
          <w:vertAlign w:val="superscript"/>
        </w:rPr>
        <w:t>*</w:t>
      </w:r>
      <w:r w:rsidRPr="00B70D1C">
        <w:rPr>
          <w:rFonts w:ascii="Calibri" w:hAnsi="Calibri" w:cs="Arial"/>
          <w:i/>
          <w:color w:val="000000"/>
          <w:sz w:val="14"/>
          <w:szCs w:val="14"/>
          <w:lang w:val="en-GB"/>
        </w:rPr>
        <w:t>By the current account</w:t>
      </w:r>
      <w:r w:rsidRPr="00B70D1C">
        <w:rPr>
          <w:rFonts w:ascii="Calibri" w:hAnsi="Calibri"/>
          <w:b/>
          <w:i/>
          <w:color w:val="000000"/>
          <w:sz w:val="14"/>
          <w:szCs w:val="14"/>
          <w:lang w:val="en-US"/>
        </w:rPr>
        <w:t>.</w:t>
      </w:r>
    </w:p>
    <w:p w:rsidR="00E55324" w:rsidRPr="00CE67C0" w:rsidRDefault="00E55324" w:rsidP="00B83E59">
      <w:pPr>
        <w:pStyle w:val="First"/>
        <w:spacing w:before="120"/>
        <w:rPr>
          <w:rFonts w:asciiTheme="minorHAnsi" w:hAnsiTheme="minorHAnsi"/>
          <w:b/>
          <w:lang w:val="en-US"/>
        </w:rPr>
      </w:pPr>
      <w:r w:rsidRPr="00CE67C0">
        <w:rPr>
          <w:rFonts w:asciiTheme="minorHAnsi" w:hAnsiTheme="minorHAnsi"/>
          <w:b/>
          <w:lang w:val="en-GB"/>
        </w:rPr>
        <w:t>Criminality</w:t>
      </w:r>
    </w:p>
    <w:p w:rsidR="00CE67C0" w:rsidRPr="00094561" w:rsidRDefault="00CE67C0" w:rsidP="00E43DB0">
      <w:pPr>
        <w:pStyle w:val="ac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CE67C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</w:t>
      </w:r>
      <w:r w:rsidRPr="0009456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 of recorded criminal offenses by categories of heaviness for January-May</w:t>
      </w:r>
      <w:r w:rsidRPr="00094561">
        <w:rPr>
          <w:rFonts w:ascii="Arial" w:hAnsi="Arial" w:cs="Arial"/>
          <w:sz w:val="18"/>
          <w:szCs w:val="18"/>
          <w:lang w:val="en-GB"/>
        </w:rPr>
        <w:t xml:space="preserve"> </w:t>
      </w:r>
      <w:r w:rsidRPr="0009456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094561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09456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CE67C0" w:rsidRPr="00094561" w:rsidRDefault="00CE67C0" w:rsidP="00CE67C0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</w:t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094561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10185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680"/>
      </w:tblGrid>
      <w:tr w:rsidR="00CE67C0" w:rsidRPr="0044380E" w:rsidTr="00E43DB0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E67C0" w:rsidRPr="00094561" w:rsidRDefault="00CE67C0" w:rsidP="00DA2641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E43D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09456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CE67C0" w:rsidRPr="00094561" w:rsidRDefault="00CE67C0" w:rsidP="00DA2641">
            <w:pPr>
              <w:pStyle w:val="a7"/>
              <w:rPr>
                <w:rFonts w:asciiTheme="minorHAnsi" w:hAnsiTheme="minorHAnsi" w:cstheme="minorHAnsi"/>
                <w:sz w:val="14"/>
                <w:szCs w:val="14"/>
              </w:rPr>
            </w:pPr>
            <w:r w:rsidRPr="00094561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09456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094561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6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94561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09456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CE67C0" w:rsidRPr="00094561" w:rsidTr="00E43DB0">
        <w:trPr>
          <w:trHeight w:val="579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E67C0" w:rsidRPr="00094561" w:rsidRDefault="00CE67C0" w:rsidP="00DA2641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09456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09456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09456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09456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CE67C0" w:rsidRPr="00094561" w:rsidTr="00E43DB0">
        <w:trPr>
          <w:trHeight w:val="70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73 249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17 826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1 083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32 885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10 558</w:t>
            </w:r>
          </w:p>
        </w:tc>
      </w:tr>
      <w:tr w:rsidR="00CE67C0" w:rsidRPr="00094561" w:rsidTr="00E43DB0">
        <w:trPr>
          <w:trHeight w:val="80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3 450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613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1 776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380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3 443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857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45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1 645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427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6 714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1 473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103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2 613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1 042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2 132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651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944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280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2 846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613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1 376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360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2 711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777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1 071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487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5 736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1 356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102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2 991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636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3 978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1 296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1 627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459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1 747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498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780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212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1 822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487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560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259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2 615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685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47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1 227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353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2 041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384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1 006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251</w:t>
            </w:r>
          </w:p>
        </w:tc>
      </w:tr>
      <w:tr w:rsidR="00CE67C0" w:rsidRPr="00094561" w:rsidTr="00E43DB0">
        <w:trPr>
          <w:trHeight w:val="23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2 837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975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60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898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578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5 793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1 230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122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2 756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930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094561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7 022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1 240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81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3 689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937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11 689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2 795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107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5 734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1 674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5 493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1 711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1 800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1 185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847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94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289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56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46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</w:tr>
      <w:tr w:rsidR="00CE67C0" w:rsidRPr="00094561" w:rsidTr="00E43DB0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57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</w:tr>
    </w:tbl>
    <w:p w:rsidR="00CE67C0" w:rsidRPr="00094561" w:rsidRDefault="00CE67C0" w:rsidP="00CE67C0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094561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094561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CE67C0" w:rsidRPr="00094561" w:rsidRDefault="00CE67C0" w:rsidP="00D7239F">
      <w:pPr>
        <w:pStyle w:val="ac"/>
        <w:spacing w:before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09456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January-May</w:t>
      </w:r>
      <w:r w:rsidRPr="00094561">
        <w:rPr>
          <w:rFonts w:ascii="Arial" w:hAnsi="Arial" w:cs="Arial"/>
          <w:sz w:val="18"/>
          <w:szCs w:val="18"/>
          <w:lang w:val="en-GB"/>
        </w:rPr>
        <w:t xml:space="preserve"> </w:t>
      </w:r>
      <w:r w:rsidRPr="0009456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094561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094561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CE67C0" w:rsidRPr="00094561" w:rsidRDefault="00CE67C0" w:rsidP="00CE67C0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094561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10185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395"/>
      </w:tblGrid>
      <w:tr w:rsidR="00CE67C0" w:rsidRPr="0044380E" w:rsidTr="00E43DB0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E67C0" w:rsidRPr="00094561" w:rsidRDefault="00CE67C0" w:rsidP="00DA2641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09456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Criminal</w:t>
            </w:r>
          </w:p>
          <w:p w:rsidR="00CE67C0" w:rsidRPr="00094561" w:rsidRDefault="00CE67C0" w:rsidP="00CE67C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9456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offens</w:t>
            </w:r>
            <w:r w:rsidRPr="0009456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09456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recorded</w:t>
            </w:r>
          </w:p>
        </w:tc>
        <w:tc>
          <w:tcPr>
            <w:tcW w:w="6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9456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lastRenderedPageBreak/>
              <w:t>Out of the total number of recorded criminal offenses</w:t>
            </w:r>
          </w:p>
        </w:tc>
      </w:tr>
      <w:tr w:rsidR="00CE67C0" w:rsidRPr="00094561" w:rsidTr="00E43DB0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E67C0" w:rsidRPr="00094561" w:rsidRDefault="00CE67C0" w:rsidP="00DA2641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09456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09456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09456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09456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DA2641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094561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094561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09456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CE67C0" w:rsidRPr="00094561" w:rsidTr="00E43DB0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b/>
                <w:sz w:val="14"/>
                <w:szCs w:val="14"/>
              </w:rPr>
              <w:lastRenderedPageBreak/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73 249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388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109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1 083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24 116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740</w:t>
            </w:r>
          </w:p>
        </w:tc>
      </w:tr>
      <w:tr w:rsidR="00CE67C0" w:rsidRPr="00094561" w:rsidTr="00E43DB0">
        <w:trPr>
          <w:trHeight w:val="108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3 450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1 195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3 443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58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1 142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80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6 714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68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2 140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44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2 132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488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2 846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848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2 711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65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862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5 736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97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2 258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3 978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67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1 439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1 747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518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33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1 822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318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2 615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801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CE67C0" w:rsidRPr="00094561" w:rsidTr="00E43DB0">
        <w:trPr>
          <w:trHeight w:val="219"/>
        </w:trPr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2 041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688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2 837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603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5 793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85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2 264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094561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7 022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79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1 909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11 689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256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4 751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122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5 493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60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1 602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115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left="-680" w:right="-227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 xml:space="preserve"> 847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245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</w:tr>
      <w:tr w:rsidR="00CE67C0" w:rsidRPr="00094561" w:rsidTr="00E43DB0">
        <w:tc>
          <w:tcPr>
            <w:tcW w:w="2325" w:type="dxa"/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221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CE67C0" w:rsidRPr="00094561" w:rsidTr="00E43DB0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E67C0" w:rsidRPr="00094561" w:rsidRDefault="00CE67C0" w:rsidP="00CE67C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094561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94561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41</w:t>
            </w:r>
          </w:p>
        </w:tc>
        <w:tc>
          <w:tcPr>
            <w:tcW w:w="13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E67C0" w:rsidRPr="00094561" w:rsidRDefault="00CE67C0" w:rsidP="00CE67C0">
            <w:pPr>
              <w:ind w:left="-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94561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</w:tbl>
    <w:p w:rsidR="00CE67C0" w:rsidRPr="00094561" w:rsidRDefault="00CE67C0" w:rsidP="00CE67C0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094561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094561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E43DB0" w:rsidRDefault="00E67333" w:rsidP="00762094">
      <w:pPr>
        <w:pStyle w:val="ac"/>
        <w:widowControl w:val="0"/>
        <w:tabs>
          <w:tab w:val="left" w:pos="280"/>
        </w:tabs>
        <w:spacing w:before="120" w:after="120"/>
        <w:jc w:val="both"/>
        <w:rPr>
          <w:rFonts w:asciiTheme="minorHAnsi" w:eastAsia="Calibri" w:hAnsiTheme="minorHAnsi" w:cs="Calibri"/>
          <w:bCs/>
          <w:sz w:val="20"/>
          <w:lang w:val="en-US" w:eastAsia="en-US"/>
        </w:rPr>
      </w:pPr>
      <w:r w:rsidRPr="00E43DB0">
        <w:rPr>
          <w:rFonts w:asciiTheme="minorHAnsi" w:eastAsia="Calibri" w:hAnsiTheme="minorHAnsi" w:cs="Calibri"/>
          <w:bCs/>
          <w:sz w:val="20"/>
          <w:lang w:val="en-US" w:eastAsia="en-US"/>
        </w:rPr>
        <w:t>Labor and e</w:t>
      </w:r>
      <w:r w:rsidR="00E94C0F" w:rsidRPr="00E43DB0">
        <w:rPr>
          <w:rFonts w:asciiTheme="minorHAnsi" w:eastAsia="Calibri" w:hAnsiTheme="minorHAnsi" w:cs="Calibri"/>
          <w:bCs/>
          <w:sz w:val="20"/>
          <w:lang w:val="en-US" w:eastAsia="en-US"/>
        </w:rPr>
        <w:t>mploymentstatistics</w:t>
      </w:r>
    </w:p>
    <w:p w:rsidR="00EE2227" w:rsidRPr="00E43DB0" w:rsidRDefault="00EE2227" w:rsidP="00EE2227">
      <w:pPr>
        <w:pStyle w:val="ac"/>
        <w:spacing w:before="0" w:after="0" w:line="480" w:lineRule="auto"/>
        <w:rPr>
          <w:rFonts w:asciiTheme="minorHAnsi" w:hAnsiTheme="minorHAnsi"/>
          <w:sz w:val="18"/>
          <w:lang w:val="en-US"/>
        </w:rPr>
      </w:pPr>
      <w:r w:rsidRPr="00E43DB0">
        <w:rPr>
          <w:rFonts w:asciiTheme="minorHAnsi" w:hAnsiTheme="minorHAnsi"/>
          <w:sz w:val="18"/>
          <w:lang w:val="en-GB"/>
        </w:rPr>
        <w:t xml:space="preserve">Number of employees at large and medium-sized enterprises in </w:t>
      </w:r>
      <w:r w:rsidR="001133EF" w:rsidRPr="00E43DB0">
        <w:rPr>
          <w:rFonts w:asciiTheme="minorHAnsi" w:hAnsiTheme="minorHAnsi"/>
          <w:sz w:val="18"/>
          <w:lang w:val="en-US"/>
        </w:rPr>
        <w:t>I</w:t>
      </w:r>
      <w:r w:rsidRPr="00E43DB0">
        <w:rPr>
          <w:rFonts w:asciiTheme="minorHAnsi" w:hAnsiTheme="minorHAnsi"/>
          <w:sz w:val="18"/>
          <w:lang w:val="en-GB"/>
        </w:rPr>
        <w:t xml:space="preserve"> quarter of 202</w:t>
      </w:r>
      <w:r w:rsidRPr="00E43DB0">
        <w:rPr>
          <w:rFonts w:asciiTheme="minorHAnsi" w:hAnsiTheme="minorHAnsi"/>
          <w:sz w:val="18"/>
          <w:lang w:val="kk-KZ"/>
        </w:rPr>
        <w:t>1</w:t>
      </w:r>
    </w:p>
    <w:tbl>
      <w:tblPr>
        <w:tblW w:w="10206" w:type="dxa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701"/>
      </w:tblGrid>
      <w:tr w:rsidR="00EE2227" w:rsidRPr="0044380E" w:rsidTr="001A031D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spacing w:before="100"/>
              <w:ind w:left="-57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Total number of employees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01298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 xml:space="preserve">I </w:t>
            </w:r>
            <w:r w:rsidR="00EE2227" w:rsidRPr="00E43DB0">
              <w:rPr>
                <w:rFonts w:asciiTheme="minorHAnsi" w:hAnsiTheme="minorHAnsi"/>
                <w:sz w:val="14"/>
                <w:lang w:val="en-US"/>
              </w:rPr>
              <w:t>quarter</w:t>
            </w:r>
            <w:r w:rsidR="00EE2227" w:rsidRPr="00E43DB0">
              <w:rPr>
                <w:rFonts w:asciiTheme="minorHAnsi" w:hAnsiTheme="minorHAns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2227" w:rsidRPr="00E43DB0" w:rsidRDefault="00E01298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 xml:space="preserve">I </w:t>
            </w:r>
            <w:r w:rsidR="00EE2227" w:rsidRPr="00E43DB0">
              <w:rPr>
                <w:rFonts w:asciiTheme="minorHAnsi" w:hAnsiTheme="minorHAnsi"/>
                <w:sz w:val="14"/>
                <w:lang w:val="en-US"/>
              </w:rPr>
              <w:t>quarter</w:t>
            </w:r>
            <w:r w:rsidR="00EE2227" w:rsidRPr="00E43DB0">
              <w:rPr>
                <w:rFonts w:asciiTheme="minorHAnsi" w:hAnsiTheme="minorHAnsi"/>
                <w:sz w:val="14"/>
                <w:lang w:val="en-GB"/>
              </w:rPr>
              <w:t xml:space="preserve"> as % to</w:t>
            </w:r>
          </w:p>
        </w:tc>
      </w:tr>
      <w:tr w:rsidR="00EE2227" w:rsidRPr="0044380E" w:rsidTr="001A031D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b/>
                <w:sz w:val="14"/>
              </w:rPr>
            </w:pPr>
            <w:r w:rsidRPr="00E43DB0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2 784,0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2 606,2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94,5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138,4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130,3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164,1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154,8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172,9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160,0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88,3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95,0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115,3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256,8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244,3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125,8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118,0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98,1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127,0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119,3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145,3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138,5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71,0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64,8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EE2227" w:rsidRPr="00E43DB0" w:rsidTr="001A031D">
        <w:trPr>
          <w:cantSplit/>
          <w:trHeight w:val="66"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144,3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134,8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214,3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203,0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Nur-Sultan</w:t>
            </w:r>
            <w:r w:rsidRPr="00E43DB0">
              <w:rPr>
                <w:rFonts w:asciiTheme="minorHAnsi" w:hAnsiTheme="minorHAnsi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242,7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226,1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421,4</w:t>
            </w:r>
          </w:p>
        </w:tc>
        <w:tc>
          <w:tcPr>
            <w:tcW w:w="1276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95,1</w:t>
            </w:r>
          </w:p>
        </w:tc>
        <w:tc>
          <w:tcPr>
            <w:tcW w:w="992" w:type="dxa"/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391,5</w:t>
            </w:r>
          </w:p>
        </w:tc>
        <w:tc>
          <w:tcPr>
            <w:tcW w:w="1417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701" w:type="dxa"/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94,7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141,6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E2227" w:rsidRPr="00E43DB0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129,9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EE2227" w:rsidRPr="00E43DB0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</w:tr>
    </w:tbl>
    <w:p w:rsidR="00881DD2" w:rsidRPr="00260746" w:rsidRDefault="00881DD2" w:rsidP="00881DD2">
      <w:pPr>
        <w:pStyle w:val="af0"/>
        <w:jc w:val="center"/>
        <w:rPr>
          <w:rFonts w:ascii="Calibri" w:hAnsi="Calibri" w:cs="Calibri"/>
          <w:b/>
          <w:sz w:val="18"/>
          <w:szCs w:val="18"/>
          <w:vertAlign w:val="superscript"/>
          <w:lang w:val="en-US"/>
        </w:rPr>
      </w:pPr>
      <w:r w:rsidRPr="00BA0B83">
        <w:rPr>
          <w:rFonts w:ascii="Calibri" w:hAnsi="Calibri" w:cs="Calibri"/>
          <w:b/>
          <w:sz w:val="18"/>
          <w:szCs w:val="18"/>
          <w:lang w:val="en-GB"/>
        </w:rPr>
        <w:t xml:space="preserve">Unemployment and employment support </w:t>
      </w:r>
      <w:r w:rsidRPr="004A4C32">
        <w:rPr>
          <w:rFonts w:ascii="Calibri" w:hAnsi="Calibri" w:cs="Calibri"/>
          <w:b/>
          <w:sz w:val="18"/>
          <w:szCs w:val="18"/>
          <w:lang w:val="en-GB"/>
        </w:rPr>
        <w:t>in</w:t>
      </w:r>
      <w:r w:rsidRPr="004A4C32">
        <w:rPr>
          <w:rFonts w:ascii="Calibri" w:hAnsi="Calibri"/>
          <w:b/>
          <w:sz w:val="18"/>
          <w:szCs w:val="18"/>
          <w:lang w:val="en-GB"/>
        </w:rPr>
        <w:t xml:space="preserve"> June</w:t>
      </w:r>
      <w:r w:rsidRPr="00BA0B83">
        <w:rPr>
          <w:rFonts w:ascii="Calibri" w:hAnsi="Calibri" w:cs="Calibri"/>
          <w:b/>
          <w:sz w:val="18"/>
          <w:szCs w:val="18"/>
          <w:lang w:val="en-US"/>
        </w:rPr>
        <w:t xml:space="preserve"> 20</w:t>
      </w:r>
      <w:r>
        <w:rPr>
          <w:rFonts w:ascii="Calibri" w:hAnsi="Calibri" w:cs="Calibri"/>
          <w:b/>
          <w:sz w:val="18"/>
          <w:szCs w:val="18"/>
          <w:lang w:val="kk-KZ"/>
        </w:rPr>
        <w:t>21</w:t>
      </w:r>
      <w:r w:rsidRPr="00BA0B83">
        <w:rPr>
          <w:rFonts w:ascii="Calibri" w:hAnsi="Calibri" w:cs="Calibri"/>
          <w:b/>
          <w:sz w:val="18"/>
          <w:szCs w:val="18"/>
          <w:vertAlign w:val="superscript"/>
          <w:lang w:val="en-GB"/>
        </w:rPr>
        <w:t>*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701"/>
      </w:tblGrid>
      <w:tr w:rsidR="00881DD2" w:rsidRPr="0044380E" w:rsidTr="00881DD2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2" w:rsidRDefault="00881DD2" w:rsidP="00DA2641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DD2" w:rsidRDefault="00881DD2" w:rsidP="00DA2641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>
              <w:rPr>
                <w:rFonts w:ascii="Calibri" w:hAnsi="Calibr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DD2" w:rsidRDefault="00881DD2" w:rsidP="00DA2641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1DD2" w:rsidRDefault="00881DD2" w:rsidP="00DA2641">
            <w:pPr>
              <w:pStyle w:val="a7"/>
              <w:rPr>
                <w:sz w:val="14"/>
                <w:lang w:val="kk-KZ"/>
              </w:rPr>
            </w:pPr>
            <w:r>
              <w:rPr>
                <w:rFonts w:ascii="Calibri" w:hAnsi="Calibri"/>
                <w:sz w:val="14"/>
                <w:lang w:val="en-GB"/>
              </w:rPr>
              <w:t>Overall measures rendered on e</w:t>
            </w:r>
            <w:r>
              <w:rPr>
                <w:rFonts w:ascii="Calibri" w:hAnsi="Calibri"/>
                <w:sz w:val="14"/>
                <w:lang w:val="en-US"/>
              </w:rPr>
              <w:t>m</w:t>
            </w:r>
            <w:r>
              <w:rPr>
                <w:rFonts w:ascii="Calibri" w:hAnsi="Calibri"/>
                <w:sz w:val="14"/>
                <w:lang w:val="en-GB"/>
              </w:rPr>
              <w:t>ployment, unit</w:t>
            </w:r>
          </w:p>
        </w:tc>
      </w:tr>
      <w:tr w:rsidR="00881DD2" w:rsidRPr="0044380E" w:rsidTr="00E43DB0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2" w:rsidRDefault="00881DD2" w:rsidP="00DA2641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DD2" w:rsidRDefault="00881DD2" w:rsidP="00DA2641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DD2" w:rsidRDefault="00881DD2" w:rsidP="00DA2641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DD2" w:rsidRDefault="00881DD2" w:rsidP="00DA2641">
            <w:pPr>
              <w:pStyle w:val="a7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  <w:lang w:val="en-GB"/>
              </w:rPr>
              <w:t>total, 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1DD2" w:rsidRDefault="00881DD2" w:rsidP="00DA2641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as % of total number of persons applied </w:t>
            </w:r>
          </w:p>
        </w:tc>
      </w:tr>
      <w:tr w:rsidR="00881DD2" w:rsidTr="00E43DB0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81DD2" w:rsidRDefault="00881DD2" w:rsidP="00DA2641">
            <w:pPr>
              <w:pStyle w:val="afd"/>
              <w:ind w:firstLine="0"/>
              <w:jc w:val="left"/>
              <w:rPr>
                <w:b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>
                  <w:rPr>
                    <w:b/>
                    <w:sz w:val="14"/>
                    <w:lang w:val="en-GB"/>
                  </w:rPr>
                  <w:t>Republic</w:t>
                </w:r>
              </w:smartTag>
              <w:r>
                <w:rPr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>
                  <w:rPr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223</w:t>
            </w:r>
            <w:r w:rsidRPr="0034424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34424A">
              <w:rPr>
                <w:rFonts w:ascii="Calibri" w:hAnsi="Calibri" w:cs="Calibri"/>
                <w:sz w:val="14"/>
                <w:szCs w:val="14"/>
              </w:rPr>
              <w:t>481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881DD2" w:rsidRPr="00062F5E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2.</w:t>
            </w:r>
            <w:r w:rsidRPr="0034424A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37 078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58,9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4 154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1 424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9 761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5 091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24 582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2 685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46,9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13 607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1 495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68,8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881DD2" w:rsidRPr="00FF4BA0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15 059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1 021</w:t>
            </w:r>
          </w:p>
        </w:tc>
        <w:tc>
          <w:tcPr>
            <w:tcW w:w="1701" w:type="dxa"/>
            <w:vAlign w:val="bottom"/>
          </w:tcPr>
          <w:p w:rsidR="00881DD2" w:rsidRPr="00C54E1B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34,0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881DD2" w:rsidRPr="00167B78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16 946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806" w:type="dxa"/>
            <w:vAlign w:val="bottom"/>
          </w:tcPr>
          <w:p w:rsidR="00881DD2" w:rsidRPr="004F0BF4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4</w:t>
            </w:r>
            <w:r w:rsidRPr="00D34F6C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D34F6C">
              <w:rPr>
                <w:rFonts w:ascii="Calibri" w:hAnsi="Calibri" w:cs="Calibri"/>
                <w:sz w:val="14"/>
                <w:szCs w:val="14"/>
              </w:rPr>
              <w:t>288</w:t>
            </w:r>
          </w:p>
        </w:tc>
        <w:tc>
          <w:tcPr>
            <w:tcW w:w="1701" w:type="dxa"/>
            <w:vAlign w:val="bottom"/>
          </w:tcPr>
          <w:p w:rsidR="00881DD2" w:rsidRPr="00CB34CE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88,7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7 128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3 117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69,9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6 668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2 648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78,1</w:t>
            </w:r>
          </w:p>
        </w:tc>
      </w:tr>
      <w:tr w:rsidR="00881DD2" w:rsidTr="00E43DB0">
        <w:trPr>
          <w:cantSplit/>
          <w:trHeight w:val="137"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13 477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1 602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72,5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10 318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1 596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62,0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7 860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1 886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5 202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1 881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68,9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41 383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5,1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3 272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45,8</w:t>
            </w:r>
          </w:p>
        </w:tc>
      </w:tr>
      <w:tr w:rsidR="00881DD2" w:rsidTr="00E43DB0">
        <w:trPr>
          <w:cantSplit/>
        </w:trPr>
        <w:tc>
          <w:tcPr>
            <w:tcW w:w="2268" w:type="dxa"/>
            <w:vAlign w:val="bottom"/>
          </w:tcPr>
          <w:p w:rsidR="00881DD2" w:rsidRDefault="00881DD2" w:rsidP="00881DD2">
            <w:pPr>
              <w:ind w:left="-680"/>
              <w:jc w:val="left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9 000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806" w:type="dxa"/>
            <w:vAlign w:val="bottom"/>
          </w:tcPr>
          <w:p w:rsidR="00881DD2" w:rsidRPr="00722E31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</w:t>
            </w:r>
            <w:r w:rsidRPr="00D34F6C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D34F6C">
              <w:rPr>
                <w:rFonts w:ascii="Calibri" w:hAnsi="Calibri" w:cs="Calibri"/>
                <w:sz w:val="14"/>
                <w:szCs w:val="14"/>
              </w:rPr>
              <w:t>701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</w:tr>
      <w:tr w:rsidR="00881DD2" w:rsidTr="00E43DB0">
        <w:trPr>
          <w:cantSplit/>
        </w:trPr>
        <w:tc>
          <w:tcPr>
            <w:tcW w:w="2268" w:type="dxa"/>
          </w:tcPr>
          <w:p w:rsidR="00881DD2" w:rsidRDefault="00881DD2" w:rsidP="00DA2641">
            <w:pPr>
              <w:pStyle w:val="afd"/>
              <w:ind w:firstLine="0"/>
              <w:rPr>
                <w:sz w:val="14"/>
                <w:lang w:val="en-GB"/>
              </w:rPr>
            </w:pPr>
            <w:r>
              <w:rPr>
                <w:sz w:val="14"/>
                <w:lang w:val="en-US"/>
              </w:rPr>
              <w:t>Nursultan</w:t>
            </w:r>
            <w:r>
              <w:rPr>
                <w:sz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4 937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:rsidR="00881DD2" w:rsidRPr="004F0BF4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704</w:t>
            </w:r>
          </w:p>
        </w:tc>
        <w:tc>
          <w:tcPr>
            <w:tcW w:w="1701" w:type="dxa"/>
            <w:vAlign w:val="bottom"/>
          </w:tcPr>
          <w:p w:rsidR="00881DD2" w:rsidRPr="00F660B2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31,3</w:t>
            </w:r>
          </w:p>
        </w:tc>
      </w:tr>
      <w:tr w:rsidR="00881DD2" w:rsidTr="00E43DB0">
        <w:trPr>
          <w:cantSplit/>
        </w:trPr>
        <w:tc>
          <w:tcPr>
            <w:tcW w:w="2268" w:type="dxa"/>
          </w:tcPr>
          <w:p w:rsidR="00881DD2" w:rsidRDefault="00881DD2" w:rsidP="00DA2641">
            <w:pPr>
              <w:pStyle w:val="afd"/>
              <w:ind w:firstLine="0"/>
              <w:rPr>
                <w:sz w:val="14"/>
                <w:lang w:val="en-GB"/>
              </w:rPr>
            </w:pPr>
            <w:r>
              <w:rPr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881DD2" w:rsidRPr="000B2887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21 510</w:t>
            </w:r>
          </w:p>
        </w:tc>
        <w:tc>
          <w:tcPr>
            <w:tcW w:w="2216" w:type="dxa"/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806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1 860</w:t>
            </w:r>
          </w:p>
        </w:tc>
        <w:tc>
          <w:tcPr>
            <w:tcW w:w="1701" w:type="dxa"/>
            <w:vAlign w:val="bottom"/>
          </w:tcPr>
          <w:p w:rsidR="00881DD2" w:rsidRPr="00D34F6C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55,2</w:t>
            </w:r>
          </w:p>
        </w:tc>
      </w:tr>
      <w:tr w:rsidR="00881DD2" w:rsidTr="00E43DB0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881DD2" w:rsidRDefault="00881DD2" w:rsidP="00DA2641">
            <w:pPr>
              <w:pStyle w:val="afd"/>
              <w:ind w:firstLine="0"/>
              <w:rPr>
                <w:sz w:val="14"/>
                <w:highlight w:val="yellow"/>
                <w:lang w:val="en-GB"/>
              </w:rPr>
            </w:pPr>
            <w:r>
              <w:rPr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881DD2" w:rsidRPr="00035073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11 889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881DD2" w:rsidRPr="0034424A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881DD2" w:rsidRPr="004F0BF4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807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81DD2" w:rsidRPr="009E2A16" w:rsidRDefault="00881DD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23,2</w:t>
            </w:r>
          </w:p>
        </w:tc>
      </w:tr>
    </w:tbl>
    <w:p w:rsidR="00881DD2" w:rsidRPr="005232EA" w:rsidRDefault="00881DD2" w:rsidP="005232EA">
      <w:pPr>
        <w:pStyle w:val="a9"/>
        <w:spacing w:before="100" w:beforeAutospacing="1"/>
        <w:ind w:firstLine="284"/>
        <w:rPr>
          <w:rFonts w:ascii="Calibri" w:hAnsi="Calibri"/>
          <w:i/>
          <w:sz w:val="14"/>
          <w:lang w:val="kk-KZ"/>
        </w:rPr>
      </w:pPr>
      <w:r>
        <w:rPr>
          <w:rFonts w:ascii="Calibri" w:hAnsi="Calibri"/>
          <w:i/>
          <w:sz w:val="14"/>
          <w:lang w:val="en-US"/>
        </w:rPr>
        <w:t>*</w:t>
      </w:r>
      <w:r w:rsidR="005232EA">
        <w:rPr>
          <w:rFonts w:ascii="Calibri" w:hAnsi="Calibri"/>
          <w:i/>
          <w:sz w:val="14"/>
          <w:lang w:val="kk-KZ"/>
        </w:rPr>
        <w:t xml:space="preserve"> </w:t>
      </w:r>
      <w:r>
        <w:rPr>
          <w:rFonts w:ascii="Calibri" w:hAnsi="Calibri"/>
          <w:i/>
          <w:sz w:val="14"/>
          <w:lang w:val="en-US"/>
        </w:rPr>
        <w:t xml:space="preserve">Data by Ministry of labor and social protection of population of the </w:t>
      </w:r>
      <w:smartTag w:uri="urn:schemas-microsoft-com:office:smarttags" w:element="place">
        <w:smartTag w:uri="urn:schemas-microsoft-com:office:smarttags" w:element="PlaceType">
          <w:r>
            <w:rPr>
              <w:rFonts w:ascii="Calibri" w:hAnsi="Calibri"/>
              <w:i/>
              <w:sz w:val="14"/>
              <w:lang w:val="en-US"/>
            </w:rPr>
            <w:t>Republic</w:t>
          </w:r>
        </w:smartTag>
        <w:r>
          <w:rPr>
            <w:rFonts w:ascii="Calibri" w:hAnsi="Calibri"/>
            <w:i/>
            <w:sz w:val="14"/>
            <w:lang w:val="en-US"/>
          </w:rPr>
          <w:t xml:space="preserve"> of </w:t>
        </w:r>
        <w:smartTag w:uri="urn:schemas-microsoft-com:office:smarttags" w:element="PlaceName">
          <w:r>
            <w:rPr>
              <w:rFonts w:ascii="Calibri" w:hAnsi="Calibri"/>
              <w:i/>
              <w:sz w:val="14"/>
              <w:lang w:val="en-US"/>
            </w:rPr>
            <w:t>Kazakhstan</w:t>
          </w:r>
        </w:smartTag>
      </w:smartTag>
      <w:r w:rsidRPr="005F05EE">
        <w:rPr>
          <w:rFonts w:ascii="Calibri" w:hAnsi="Calibri"/>
          <w:i/>
          <w:sz w:val="14"/>
          <w:lang w:val="en-US"/>
        </w:rPr>
        <w:t>.</w:t>
      </w:r>
      <w:r w:rsidR="005232EA">
        <w:rPr>
          <w:rFonts w:ascii="Calibri" w:hAnsi="Calibri"/>
          <w:i/>
          <w:sz w:val="14"/>
          <w:lang w:val="kk-KZ"/>
        </w:rPr>
        <w:t>.</w:t>
      </w:r>
    </w:p>
    <w:p w:rsidR="00EE2227" w:rsidRPr="00E43DB0" w:rsidRDefault="00EE2227" w:rsidP="00E01298">
      <w:pPr>
        <w:pStyle w:val="ac"/>
        <w:spacing w:before="0" w:after="60" w:line="480" w:lineRule="auto"/>
        <w:rPr>
          <w:rFonts w:asciiTheme="minorHAnsi" w:hAnsiTheme="minorHAnsi"/>
          <w:lang w:val="en-US"/>
        </w:rPr>
      </w:pPr>
      <w:r w:rsidRPr="00E43DB0">
        <w:rPr>
          <w:rFonts w:asciiTheme="minorHAnsi" w:hAnsiTheme="minorHAnsi"/>
          <w:sz w:val="18"/>
          <w:lang w:val="en-US"/>
        </w:rPr>
        <w:t xml:space="preserve">The average monthly nominal wage of one employee in the </w:t>
      </w:r>
      <w:r w:rsidR="001133EF" w:rsidRPr="00E43DB0">
        <w:rPr>
          <w:rFonts w:asciiTheme="minorHAnsi" w:hAnsiTheme="minorHAnsi"/>
          <w:sz w:val="18"/>
          <w:lang w:val="en-US"/>
        </w:rPr>
        <w:t>I</w:t>
      </w:r>
      <w:r w:rsidRPr="00E43DB0">
        <w:rPr>
          <w:rFonts w:asciiTheme="minorHAnsi" w:hAnsiTheme="minorHAnsi"/>
          <w:sz w:val="18"/>
          <w:lang w:val="en-US"/>
        </w:rPr>
        <w:t xml:space="preserve"> quarter </w:t>
      </w:r>
      <w:r w:rsidRPr="00E43DB0">
        <w:rPr>
          <w:rFonts w:asciiTheme="minorHAnsi" w:hAnsiTheme="minorHAnsi"/>
          <w:sz w:val="18"/>
          <w:lang w:val="en-GB"/>
        </w:rPr>
        <w:t>of</w:t>
      </w:r>
      <w:r w:rsidRPr="00E43DB0">
        <w:rPr>
          <w:rFonts w:asciiTheme="minorHAnsi" w:hAnsiTheme="minorHAnsi"/>
          <w:sz w:val="18"/>
          <w:lang w:val="en-US"/>
        </w:rPr>
        <w:t xml:space="preserve"> 2021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701"/>
      </w:tblGrid>
      <w:tr w:rsidR="00EE2227" w:rsidRPr="0044380E" w:rsidTr="001A031D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EE2227" w:rsidRPr="00E43DB0" w:rsidRDefault="00EE2227" w:rsidP="00BF6CB9">
            <w:pPr>
              <w:pStyle w:val="a9"/>
              <w:jc w:val="center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Total</w:t>
            </w:r>
          </w:p>
        </w:tc>
        <w:tc>
          <w:tcPr>
            <w:tcW w:w="4252" w:type="dxa"/>
            <w:gridSpan w:val="3"/>
            <w:tcBorders>
              <w:right w:val="nil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Of them in large and medium-sized enterprises</w:t>
            </w:r>
          </w:p>
        </w:tc>
      </w:tr>
      <w:tr w:rsidR="00EE2227" w:rsidRPr="0044380E" w:rsidTr="001A031D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EE2227" w:rsidRPr="00E43DB0" w:rsidRDefault="00E01298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I</w:t>
            </w:r>
            <w:r w:rsidR="00EE2227" w:rsidRPr="00E43DB0">
              <w:rPr>
                <w:rFonts w:asciiTheme="minorHAnsi" w:hAnsiTheme="minorHAnsi"/>
                <w:sz w:val="14"/>
                <w:lang w:val="en-US"/>
              </w:rPr>
              <w:t xml:space="preserve">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3118" w:type="dxa"/>
            <w:gridSpan w:val="2"/>
            <w:tcBorders>
              <w:right w:val="nil"/>
            </w:tcBorders>
            <w:vAlign w:val="center"/>
          </w:tcPr>
          <w:p w:rsidR="00EE2227" w:rsidRPr="00E43DB0" w:rsidRDefault="00E01298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I</w:t>
            </w:r>
            <w:r w:rsidR="00EE2227" w:rsidRPr="00E43DB0">
              <w:rPr>
                <w:rFonts w:asciiTheme="minorHAnsi" w:hAnsiTheme="minorHAnsi"/>
                <w:sz w:val="14"/>
                <w:lang w:val="en-US"/>
              </w:rPr>
              <w:t xml:space="preserve"> quarter as a percentage of</w:t>
            </w:r>
          </w:p>
        </w:tc>
      </w:tr>
      <w:tr w:rsidR="00EE2227" w:rsidRPr="0044380E" w:rsidTr="001A031D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f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EE2227" w:rsidRPr="00E43DB0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E43DB0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b/>
                <w:sz w:val="14"/>
              </w:rPr>
            </w:pPr>
            <w:r w:rsidRPr="00E43DB0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230 829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254 181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115,5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184 506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194 094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196 060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212 197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116,3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188 850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207 600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123,6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405 801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453 672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118,7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217 998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248 708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176 884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193 737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125,7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220 586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237 657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122,2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179 952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188 698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115,8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194 678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213 929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118,6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344 329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386 272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201 956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215 017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166 698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173 669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119,5</w:t>
            </w:r>
          </w:p>
        </w:tc>
      </w:tr>
      <w:tr w:rsidR="00EE2227" w:rsidRPr="00E43DB0" w:rsidTr="001A031D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178 479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204 929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124,3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213 943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235 226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118,6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307 546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317 178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111,4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268 463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277 392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113,4</w:t>
            </w:r>
          </w:p>
        </w:tc>
      </w:tr>
      <w:tr w:rsidR="00EE2227" w:rsidRPr="00E43DB0" w:rsidTr="001A031D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27" w:rsidRPr="00E43DB0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E43DB0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175 858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E43DB0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186 605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E43DB0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43DB0">
              <w:rPr>
                <w:rFonts w:asciiTheme="minorHAnsi" w:hAnsiTheme="minorHAnsi" w:cs="Calibri"/>
                <w:sz w:val="14"/>
                <w:szCs w:val="14"/>
              </w:rPr>
              <w:t>115,3</w:t>
            </w:r>
          </w:p>
        </w:tc>
      </w:tr>
    </w:tbl>
    <w:p w:rsidR="00EE2227" w:rsidRPr="00E43DB0" w:rsidRDefault="00EE2227" w:rsidP="00EE2227">
      <w:pPr>
        <w:pStyle w:val="ac"/>
        <w:pageBreakBefore/>
        <w:spacing w:before="0" w:after="0"/>
        <w:rPr>
          <w:rFonts w:asciiTheme="minorHAnsi" w:hAnsiTheme="minorHAnsi"/>
          <w:sz w:val="18"/>
          <w:lang w:val="en-US"/>
        </w:rPr>
      </w:pPr>
      <w:r w:rsidRPr="00E43DB0">
        <w:rPr>
          <w:rFonts w:asciiTheme="minorHAnsi" w:hAnsiTheme="minorHAnsi"/>
          <w:sz w:val="18"/>
          <w:lang w:val="en-US"/>
        </w:rPr>
        <w:lastRenderedPageBreak/>
        <w:t>Index of salary in</w:t>
      </w:r>
      <w:r w:rsidR="001133EF" w:rsidRPr="00E43DB0">
        <w:rPr>
          <w:rFonts w:asciiTheme="minorHAnsi" w:hAnsiTheme="minorHAnsi"/>
          <w:sz w:val="18"/>
          <w:lang w:val="en-GB"/>
        </w:rPr>
        <w:t>I</w:t>
      </w:r>
      <w:r w:rsidRPr="00E43DB0">
        <w:rPr>
          <w:rFonts w:asciiTheme="minorHAnsi" w:hAnsiTheme="minorHAnsi"/>
          <w:sz w:val="18"/>
          <w:lang w:val="en-GB"/>
        </w:rPr>
        <w:t xml:space="preserve"> quarter of 20</w:t>
      </w:r>
      <w:r w:rsidRPr="00E43DB0">
        <w:rPr>
          <w:rFonts w:asciiTheme="minorHAnsi" w:hAnsiTheme="minorHAnsi"/>
          <w:sz w:val="18"/>
          <w:lang w:val="kk-KZ"/>
        </w:rPr>
        <w:t>2</w:t>
      </w:r>
      <w:r w:rsidRPr="00E43DB0">
        <w:rPr>
          <w:rFonts w:asciiTheme="minorHAnsi" w:hAnsiTheme="minorHAnsi"/>
          <w:sz w:val="18"/>
          <w:lang w:val="en-US"/>
        </w:rPr>
        <w:t>1</w:t>
      </w:r>
    </w:p>
    <w:p w:rsidR="00EE2227" w:rsidRPr="00E43DB0" w:rsidRDefault="00EE2227" w:rsidP="00EE2227">
      <w:pPr>
        <w:pStyle w:val="Naimenovanie"/>
        <w:spacing w:before="0" w:after="0"/>
        <w:rPr>
          <w:rFonts w:asciiTheme="minorHAnsi" w:hAnsiTheme="minorHAnsi"/>
          <w:sz w:val="18"/>
          <w:lang w:val="en-US"/>
        </w:rPr>
      </w:pPr>
      <w:r w:rsidRPr="00E43DB0">
        <w:rPr>
          <w:rFonts w:asciiTheme="minorHAnsi" w:hAnsiTheme="minorHAnsi"/>
          <w:sz w:val="18"/>
          <w:lang w:val="en-US"/>
        </w:rPr>
        <w:t>(small and medium enterprises)</w:t>
      </w:r>
    </w:p>
    <w:p w:rsidR="00EE2227" w:rsidRPr="00E43DB0" w:rsidRDefault="00EE2227" w:rsidP="00EE2227">
      <w:pPr>
        <w:pStyle w:val="a0"/>
        <w:spacing w:before="60" w:after="60"/>
        <w:jc w:val="right"/>
        <w:rPr>
          <w:rFonts w:asciiTheme="minorHAnsi" w:hAnsiTheme="minorHAnsi"/>
          <w:lang w:val="en-US"/>
        </w:rPr>
      </w:pPr>
      <w:r w:rsidRPr="00E43DB0">
        <w:rPr>
          <w:rFonts w:asciiTheme="minorHAnsi" w:hAnsiTheme="minorHAnsi"/>
          <w:sz w:val="14"/>
          <w:lang w:val="en-US"/>
        </w:rPr>
        <w:t>the relevant quarter of the last year</w:t>
      </w:r>
    </w:p>
    <w:p w:rsidR="00EE2227" w:rsidRPr="00E43DB0" w:rsidRDefault="004F74A2" w:rsidP="00EE2227">
      <w:pPr>
        <w:pStyle w:val="a9"/>
        <w:ind w:firstLine="284"/>
        <w:rPr>
          <w:rFonts w:asciiTheme="minorHAnsi" w:hAnsiTheme="minorHAnsi"/>
        </w:rPr>
      </w:pPr>
      <w:r w:rsidRPr="004F74A2">
        <w:rPr>
          <w:rFonts w:asciiTheme="minorHAnsi" w:hAnsiTheme="minorHAnsi"/>
          <w:noProof/>
        </w:rPr>
        <w:drawing>
          <wp:inline distT="0" distB="0" distL="0" distR="0">
            <wp:extent cx="5996940" cy="516636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4C0F" w:rsidRPr="00E43DB0" w:rsidRDefault="00564105" w:rsidP="002F1672">
      <w:pPr>
        <w:pStyle w:val="ac"/>
        <w:widowControl w:val="0"/>
        <w:tabs>
          <w:tab w:val="left" w:pos="373"/>
        </w:tabs>
        <w:spacing w:before="120" w:after="120"/>
        <w:jc w:val="both"/>
        <w:rPr>
          <w:rFonts w:asciiTheme="minorHAnsi" w:hAnsiTheme="minorHAnsi" w:cs="Calibri"/>
          <w:sz w:val="20"/>
          <w:lang w:val="en-GB"/>
        </w:rPr>
      </w:pPr>
      <w:r w:rsidRPr="00E43DB0">
        <w:rPr>
          <w:rFonts w:asciiTheme="minorHAnsi" w:hAnsiTheme="minorHAnsi" w:cs="Calibri"/>
          <w:sz w:val="20"/>
          <w:lang w:val="en-GB"/>
        </w:rPr>
        <w:t>Pric</w:t>
      </w:r>
      <w:r w:rsidR="00E94C0F" w:rsidRPr="00E43DB0">
        <w:rPr>
          <w:rFonts w:asciiTheme="minorHAnsi" w:hAnsiTheme="minorHAnsi" w:cs="Calibri"/>
          <w:sz w:val="20"/>
          <w:lang w:val="en-GB"/>
        </w:rPr>
        <w:t>es statistics</w:t>
      </w:r>
    </w:p>
    <w:p w:rsidR="00D35622" w:rsidRPr="0079488B" w:rsidRDefault="00D35622" w:rsidP="00D35622">
      <w:pPr>
        <w:pStyle w:val="aff3"/>
        <w:rPr>
          <w:rFonts w:ascii="Calibri" w:hAnsi="Calibri" w:cs="Arial"/>
          <w:color w:val="000000"/>
          <w:sz w:val="18"/>
          <w:szCs w:val="18"/>
          <w:lang w:val="en-US"/>
        </w:rPr>
      </w:pPr>
      <w:r w:rsidRPr="00D35622">
        <w:rPr>
          <w:rFonts w:ascii="Calibri" w:hAnsi="Calibri" w:cs="Arial"/>
          <w:color w:val="000000"/>
          <w:sz w:val="18"/>
          <w:szCs w:val="18"/>
          <w:lang w:val="en-US"/>
        </w:rPr>
        <w:t xml:space="preserve">Consumer price index in </w:t>
      </w:r>
      <w:r w:rsidRPr="008410BC">
        <w:rPr>
          <w:rFonts w:ascii="Calibri" w:hAnsi="Calibri" w:cs="Calibri"/>
          <w:sz w:val="18"/>
          <w:szCs w:val="18"/>
          <w:lang w:val="en-US"/>
        </w:rPr>
        <w:t>June</w:t>
      </w:r>
      <w:r w:rsidRPr="00D35622">
        <w:rPr>
          <w:rFonts w:ascii="Calibri" w:hAnsi="Calibri" w:cs="Arial"/>
          <w:color w:val="000000"/>
          <w:sz w:val="18"/>
          <w:szCs w:val="18"/>
          <w:lang w:val="en-US"/>
        </w:rPr>
        <w:t xml:space="preserve"> 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p w:rsidR="00D35622" w:rsidRPr="00CA31BA" w:rsidRDefault="00D35622" w:rsidP="00D35622">
      <w:pPr>
        <w:pStyle w:val="a6"/>
        <w:rPr>
          <w:rFonts w:ascii="Calibri" w:hAnsi="Calibri" w:cs="Arial"/>
          <w:color w:val="000000"/>
          <w:sz w:val="14"/>
          <w:szCs w:val="14"/>
        </w:rPr>
      </w:pPr>
      <w:r w:rsidRPr="00CA31BA">
        <w:rPr>
          <w:rFonts w:ascii="Calibri" w:hAnsi="Calibri" w:cs="Arial"/>
          <w:color w:val="000000"/>
          <w:sz w:val="14"/>
          <w:szCs w:val="14"/>
          <w:lang w:val="en-GB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D35622" w:rsidRPr="00E42513" w:rsidTr="00DA2641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2" w:rsidRPr="00E42513" w:rsidRDefault="00D3562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22" w:rsidRPr="00E42513" w:rsidRDefault="00D3562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22" w:rsidRPr="00E42513" w:rsidRDefault="00D3562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22" w:rsidRPr="00E42513" w:rsidRDefault="00D3562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622" w:rsidRPr="00E42513" w:rsidRDefault="00D3562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E4251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E4251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D35622" w:rsidRPr="00E42513" w:rsidRDefault="00D35622" w:rsidP="00DA2641">
            <w:pPr>
              <w:pStyle w:val="afd"/>
              <w:jc w:val="center"/>
              <w:rPr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E42513">
              <w:rPr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E42513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y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s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t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i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kk-KZ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i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D35622" w:rsidRPr="00E42513" w:rsidRDefault="00D35622" w:rsidP="00DA2641">
            <w:pPr>
              <w:pStyle w:val="afd"/>
              <w:jc w:val="center"/>
              <w:rPr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E42513">
              <w:rPr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E42513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lastRenderedPageBreak/>
              <w:t>Zhambyl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s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t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i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kk-KZ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i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D35622" w:rsidRPr="00E42513" w:rsidRDefault="00D35622" w:rsidP="00DA264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4251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</w:tbl>
    <w:p w:rsidR="00D35622" w:rsidRPr="008E4764" w:rsidRDefault="00D35622" w:rsidP="00D35622">
      <w:pPr>
        <w:pStyle w:val="ac"/>
        <w:spacing w:before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CA31BA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8410BC">
        <w:rPr>
          <w:rFonts w:ascii="Calibri" w:hAnsi="Calibri" w:cs="Calibri"/>
          <w:sz w:val="18"/>
          <w:szCs w:val="18"/>
          <w:lang w:val="en-US"/>
        </w:rPr>
        <w:t>June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 xml:space="preserve"> 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D35622" w:rsidRPr="0044380E" w:rsidTr="00DA2641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622" w:rsidRPr="00E42513" w:rsidRDefault="00D3562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2" w:rsidRPr="00E42513" w:rsidRDefault="00D35622" w:rsidP="00DA2641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622" w:rsidRPr="00D35622" w:rsidRDefault="00D35622" w:rsidP="00DA2641">
            <w:pPr>
              <w:pStyle w:val="a6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E4251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D35622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38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779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37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914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E42513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35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689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38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728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37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649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35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199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35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886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37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630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36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924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36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381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44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103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39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289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s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t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i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36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872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kk-KZ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E42513">
              <w:rPr>
                <w:color w:val="000000"/>
                <w:sz w:val="14"/>
                <w:szCs w:val="14"/>
                <w:lang w:val="en-US"/>
              </w:rPr>
              <w:t>i</w:t>
            </w:r>
            <w:r w:rsidRPr="00E42513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36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661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40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030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43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553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41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169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D35622" w:rsidRPr="00E42513" w:rsidTr="00DA2641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35622" w:rsidRPr="00E42513" w:rsidRDefault="00D35622" w:rsidP="00DA2641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35</w:t>
            </w:r>
            <w:r w:rsidRPr="00E4251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42513">
              <w:rPr>
                <w:rFonts w:ascii="Calibri" w:hAnsi="Calibri" w:cs="Calibri"/>
                <w:sz w:val="14"/>
                <w:szCs w:val="14"/>
              </w:rPr>
              <w:t>651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622" w:rsidRPr="00E42513" w:rsidRDefault="00D35622" w:rsidP="00DA26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</w:tbl>
    <w:p w:rsidR="00D35622" w:rsidRPr="00AA2752" w:rsidRDefault="00D35622" w:rsidP="00D35622">
      <w:pPr>
        <w:pStyle w:val="ac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Price index of industrial production enterprises in</w:t>
      </w:r>
      <w:r w:rsidRPr="00CA31BA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 w:rsidRPr="008410BC">
        <w:rPr>
          <w:rFonts w:ascii="Calibri" w:hAnsi="Calibri" w:cs="Calibri"/>
          <w:sz w:val="18"/>
          <w:szCs w:val="18"/>
          <w:lang w:val="en-US"/>
        </w:rPr>
        <w:t>June</w:t>
      </w:r>
      <w:r w:rsidRPr="00081B32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p w:rsidR="00D35622" w:rsidRPr="00CA31BA" w:rsidRDefault="00D35622" w:rsidP="00D35622">
      <w:pPr>
        <w:pStyle w:val="a6"/>
        <w:rPr>
          <w:rFonts w:ascii="Calibri" w:hAnsi="Calibri" w:cs="Arial"/>
          <w:color w:val="000000"/>
          <w:sz w:val="14"/>
          <w:szCs w:val="14"/>
          <w:lang w:val="en-US"/>
        </w:rPr>
      </w:pPr>
      <w:r w:rsidRPr="00CA31BA">
        <w:rPr>
          <w:rFonts w:ascii="Calibri" w:hAnsi="Calibri" w:cs="Arial"/>
          <w:color w:val="000000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D35622" w:rsidRPr="00E42513" w:rsidTr="00DA2641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2" w:rsidRPr="00A1420A" w:rsidRDefault="00D35622" w:rsidP="00DA2641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22" w:rsidRPr="00A1420A" w:rsidRDefault="00D35622" w:rsidP="00DA2641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1420A">
              <w:rPr>
                <w:rFonts w:asciiTheme="minorHAnsi" w:hAnsiTheme="minorHAns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22" w:rsidRPr="00A1420A" w:rsidRDefault="00D35622" w:rsidP="00DA2641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1420A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</w:t>
            </w:r>
            <w:r w:rsidRPr="00A1420A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622" w:rsidRPr="00A1420A" w:rsidRDefault="00D35622" w:rsidP="00DA2641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1420A">
              <w:rPr>
                <w:rFonts w:asciiTheme="minorHAnsi" w:hAnsiTheme="minorHAnsi" w:cs="Tahoma"/>
                <w:color w:val="000000"/>
                <w:sz w:val="14"/>
                <w:szCs w:val="14"/>
                <w:lang w:val="en-US"/>
              </w:rPr>
              <w:t>I</w:t>
            </w:r>
            <w:r w:rsidRPr="00A1420A">
              <w:rPr>
                <w:rFonts w:asciiTheme="minorHAnsi" w:hAnsiTheme="minorHAnsi" w:cs="Tahoma"/>
                <w:color w:val="000000"/>
                <w:sz w:val="14"/>
                <w:szCs w:val="14"/>
              </w:rPr>
              <w:t>ndustrial services</w:t>
            </w:r>
          </w:p>
        </w:tc>
      </w:tr>
      <w:tr w:rsidR="00D35622" w:rsidRPr="00E42513" w:rsidTr="00DA2641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D35622" w:rsidRPr="00A1420A" w:rsidRDefault="00D35622" w:rsidP="00DA2641">
            <w:pPr>
              <w:pStyle w:val="a7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A1420A"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A1420A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128,4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131,2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125,3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153,3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157,0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108,2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109,8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134,5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137,7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113,9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114,1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148,3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154,8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135,9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141,0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116,3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117,2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110,7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110,7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D35622" w:rsidRPr="00E42513" w:rsidTr="00DA2641">
        <w:trPr>
          <w:cantSplit/>
          <w:trHeight w:val="67"/>
        </w:trPr>
        <w:tc>
          <w:tcPr>
            <w:tcW w:w="10065" w:type="dxa"/>
            <w:gridSpan w:val="4"/>
          </w:tcPr>
          <w:p w:rsidR="00D35622" w:rsidRPr="00A1420A" w:rsidRDefault="00D35622" w:rsidP="00DA2641">
            <w:pPr>
              <w:pStyle w:val="a7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A1420A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A1420A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35622" w:rsidRPr="00A1420A" w:rsidRDefault="00D35622" w:rsidP="00DA2641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1420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2693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  <w:tc>
          <w:tcPr>
            <w:tcW w:w="2694" w:type="dxa"/>
            <w:vAlign w:val="bottom"/>
          </w:tcPr>
          <w:p w:rsidR="00D35622" w:rsidRPr="00A1420A" w:rsidRDefault="00D35622" w:rsidP="00DA2641">
            <w:pPr>
              <w:pStyle w:val="af0"/>
              <w:rPr>
                <w:rFonts w:asciiTheme="minorHAnsi" w:hAnsiTheme="minorHAnsi" w:cs="Calibri"/>
                <w:sz w:val="14"/>
                <w:szCs w:val="14"/>
              </w:rPr>
            </w:pPr>
            <w:r w:rsidRPr="00A1420A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D35622" w:rsidRPr="00E42513" w:rsidTr="00DA264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D35622" w:rsidRPr="00E42513" w:rsidRDefault="00D35622" w:rsidP="00DA2641">
            <w:pPr>
              <w:ind w:firstLine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4251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D35622" w:rsidRPr="00E42513" w:rsidRDefault="00D35622" w:rsidP="00DA2641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D35622" w:rsidRPr="00E42513" w:rsidRDefault="00D35622" w:rsidP="00DA2641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D35622" w:rsidRPr="00E42513" w:rsidRDefault="00D35622" w:rsidP="00DA2641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E4251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A2119B" w:rsidRPr="00EC3A9C" w:rsidRDefault="009B1DD5" w:rsidP="005232EA">
      <w:pPr>
        <w:pStyle w:val="ac"/>
        <w:pageBreakBefore/>
        <w:widowControl w:val="0"/>
        <w:spacing w:before="0" w:after="0"/>
        <w:jc w:val="both"/>
        <w:rPr>
          <w:rFonts w:asciiTheme="minorHAnsi" w:hAnsiTheme="minorHAnsi"/>
          <w:sz w:val="20"/>
          <w:lang w:val="en-US"/>
        </w:rPr>
      </w:pPr>
      <w:r w:rsidRPr="00EC3A9C">
        <w:rPr>
          <w:rFonts w:asciiTheme="minorHAnsi" w:hAnsiTheme="minorHAnsi"/>
          <w:sz w:val="20"/>
          <w:lang w:val="en-US"/>
        </w:rPr>
        <w:lastRenderedPageBreak/>
        <w:t>Investment statistics</w:t>
      </w:r>
    </w:p>
    <w:p w:rsidR="00EC3A9C" w:rsidRDefault="00EC3A9C" w:rsidP="00EC3A9C">
      <w:pPr>
        <w:pStyle w:val="ac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E316D9">
        <w:rPr>
          <w:rFonts w:ascii="Calibri" w:hAnsi="Calibri"/>
          <w:color w:val="000000"/>
          <w:sz w:val="18"/>
          <w:szCs w:val="18"/>
          <w:lang w:val="en-GB"/>
        </w:rPr>
        <w:t>Utilisation of fixed capital investments</w:t>
      </w:r>
    </w:p>
    <w:p w:rsidR="00EC3A9C" w:rsidRPr="000C75F4" w:rsidRDefault="00EC3A9C" w:rsidP="00EC3A9C">
      <w:pPr>
        <w:rPr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913"/>
        <w:gridCol w:w="2481"/>
        <w:gridCol w:w="3119"/>
      </w:tblGrid>
      <w:tr w:rsidR="00EC3A9C" w:rsidRPr="00E316D9" w:rsidTr="00EC3A9C"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A9C" w:rsidRPr="00E316D9" w:rsidRDefault="00EC3A9C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9C" w:rsidRPr="00AA1F01" w:rsidRDefault="00EC3A9C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June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3A9C" w:rsidRPr="00AA1F01" w:rsidRDefault="00EC3A9C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46B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1C46B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June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1C46B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</w:t>
            </w:r>
            <w:r w:rsidRPr="001C46B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</w:tr>
      <w:tr w:rsidR="00EC3A9C" w:rsidRPr="0044380E" w:rsidTr="00EC3A9C"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A9C" w:rsidRPr="00E316D9" w:rsidRDefault="00EC3A9C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9C" w:rsidRPr="00E316D9" w:rsidRDefault="00EC3A9C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million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9C" w:rsidRPr="00E316D9" w:rsidRDefault="00EC3A9C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A9C" w:rsidRPr="00E316D9" w:rsidRDefault="00EC3A9C" w:rsidP="00D7239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EC3A9C" w:rsidRPr="00E316D9" w:rsidTr="00EC3A9C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C3A9C" w:rsidRPr="00E316D9" w:rsidRDefault="00EC3A9C" w:rsidP="00D7239F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E316D9">
                  <w:rPr>
                    <w:b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E316D9">
                <w:rPr>
                  <w:b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E316D9">
                  <w:rPr>
                    <w:b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5 247 906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182 782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E316D9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292 774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258 441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1 342 080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71,5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162 181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68,9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160 784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365 464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7,0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115,4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161 064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114,6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104 673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E316D9">
              <w:rPr>
                <w:color w:val="000000"/>
                <w:sz w:val="14"/>
                <w:szCs w:val="14"/>
                <w:lang w:val="en-US"/>
              </w:rPr>
              <w:t>y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256 266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216 970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114,8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E316D9">
              <w:rPr>
                <w:color w:val="000000"/>
                <w:sz w:val="14"/>
                <w:szCs w:val="14"/>
                <w:lang w:val="en-US"/>
              </w:rPr>
              <w:t>s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>t</w:t>
            </w:r>
            <w:r w:rsidRPr="00E316D9">
              <w:rPr>
                <w:color w:val="000000"/>
                <w:sz w:val="14"/>
                <w:szCs w:val="14"/>
                <w:lang w:val="en-US"/>
              </w:rPr>
              <w:t>i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139 004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123,4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E316D9">
              <w:rPr>
                <w:color w:val="000000"/>
                <w:sz w:val="14"/>
                <w:szCs w:val="14"/>
                <w:lang w:val="en-US"/>
              </w:rPr>
              <w:t>i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253 396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153,8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343 531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111,5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>
              <w:rPr>
                <w:color w:val="000000"/>
                <w:sz w:val="14"/>
                <w:szCs w:val="14"/>
                <w:lang w:val="en-GB"/>
              </w:rPr>
              <w:t>Nur-Sultan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415 902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460 740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126,5</w:t>
            </w:r>
          </w:p>
        </w:tc>
      </w:tr>
      <w:tr w:rsidR="00EC3A9C" w:rsidRPr="00E316D9" w:rsidTr="00EC3A9C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A9C" w:rsidRPr="00E316D9" w:rsidRDefault="00EC3A9C" w:rsidP="00D7239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131 854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A9C" w:rsidRDefault="00EC3A9C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118,9</w:t>
            </w:r>
          </w:p>
        </w:tc>
      </w:tr>
    </w:tbl>
    <w:p w:rsidR="009B0F7D" w:rsidRPr="005F14E1" w:rsidRDefault="009B0F7D" w:rsidP="00767DB1">
      <w:pPr>
        <w:pStyle w:val="ac"/>
        <w:spacing w:before="0" w:after="120"/>
        <w:jc w:val="both"/>
        <w:rPr>
          <w:rFonts w:asciiTheme="minorHAnsi" w:hAnsiTheme="minorHAnsi" w:cs="Calibri"/>
          <w:sz w:val="20"/>
          <w:lang w:val="en-US"/>
        </w:rPr>
      </w:pPr>
      <w:r w:rsidRPr="005F14E1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Enterprises statistic</w:t>
      </w:r>
      <w:r w:rsidR="00F90EF4" w:rsidRPr="005F14E1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</w:t>
      </w:r>
    </w:p>
    <w:p w:rsidR="005F14E1" w:rsidRPr="00BD4EFB" w:rsidRDefault="005F14E1" w:rsidP="00E43DB0">
      <w:pPr>
        <w:pStyle w:val="ac"/>
        <w:spacing w:before="0" w:after="0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:rsidR="005F14E1" w:rsidRPr="00226DEC" w:rsidRDefault="005F14E1" w:rsidP="005F14E1">
      <w:pPr>
        <w:pStyle w:val="a6"/>
        <w:spacing w:after="60"/>
        <w:rPr>
          <w:rFonts w:ascii="Calibri" w:hAnsi="Calibri" w:cs="Arial"/>
          <w:color w:val="000000"/>
          <w:sz w:val="14"/>
          <w:szCs w:val="14"/>
          <w:lang w:val="en-US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en-US"/>
        </w:rPr>
        <w:t>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7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</w:t>
      </w:r>
      <w:r>
        <w:rPr>
          <w:rFonts w:ascii="Calibri" w:hAnsi="Calibri" w:cs="Arial"/>
          <w:color w:val="000000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5F14E1" w:rsidRPr="00DF21B7" w:rsidTr="00DA2641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Among which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ofwhich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in liquidation process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4E1" w:rsidRPr="00DF21B7" w:rsidRDefault="005F14E1" w:rsidP="00DA2641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bookmarkStart w:id="3" w:name="_GoBack" w:colFirst="1" w:colLast="6"/>
            <w:r w:rsidRPr="00DF21B7">
              <w:rPr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469 927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341 927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50 135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171 107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120 685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5 493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14 451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11 239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6 925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3 424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206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DF21B7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18 685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14 157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1 894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6 833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5 430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98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24 442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17 329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2 144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9 115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6 070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65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13 632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10 035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1 572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4 560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3 903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154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11 462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8 560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5 127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2 604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158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14 239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10 533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2 217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4 656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3 660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62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31 582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23 152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1 080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10 717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11 355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427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</w:t>
            </w:r>
            <w:r>
              <w:rPr>
                <w:rFonts w:asciiTheme="minorHAnsi" w:hAnsiTheme="minorHAnsi" w:cs="Arial CYR"/>
                <w:color w:val="000000"/>
                <w:sz w:val="14"/>
                <w:szCs w:val="14"/>
              </w:rPr>
              <w:t> </w:t>
            </w: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11 575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7 450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3 316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386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10 908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8 344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4 317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3 149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253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y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15 774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11 862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4 863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6 173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340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16 814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13 475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1 191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7 770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4 514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4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159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s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t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10 382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8 406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548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5 422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2 436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134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15 867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12 849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1 690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6 888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4 271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39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21 998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16 465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1 245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10 677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4 543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251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6698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80 905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59 811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9 251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25 859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24 701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1 781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129 446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85 506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20 821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42 518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22 167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916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24 936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18 629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2 250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7 410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8 969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397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64</w:t>
            </w:r>
          </w:p>
        </w:tc>
      </w:tr>
    </w:tbl>
    <w:bookmarkEnd w:id="3"/>
    <w:p w:rsidR="005F14E1" w:rsidRPr="00BD4EFB" w:rsidRDefault="005F14E1" w:rsidP="00E43DB0">
      <w:pPr>
        <w:pStyle w:val="ac"/>
        <w:spacing w:before="0" w:after="0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</w:t>
      </w:r>
      <w:r w:rsidRPr="00BD4EFB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:rsidR="005F14E1" w:rsidRPr="00226DEC" w:rsidRDefault="005F14E1" w:rsidP="005232EA">
      <w:pPr>
        <w:pStyle w:val="a6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en-US"/>
        </w:rPr>
        <w:t>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7.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</w:t>
      </w:r>
      <w:r>
        <w:rPr>
          <w:rFonts w:ascii="Calibri" w:hAnsi="Calibri" w:cs="Arial"/>
          <w:color w:val="000000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5F14E1" w:rsidRPr="00663696" w:rsidTr="00DA2641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Ofwhich</w:t>
            </w: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foreign</w:t>
            </w:r>
          </w:p>
        </w:tc>
      </w:tr>
      <w:tr w:rsidR="005F14E1" w:rsidRPr="0044380E" w:rsidTr="00DA2641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4E1" w:rsidRPr="00DF21B7" w:rsidRDefault="005F14E1" w:rsidP="00DA2641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4E1" w:rsidRPr="00DF21B7" w:rsidRDefault="005F14E1" w:rsidP="00DA2641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469 927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25 357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414 578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643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10 803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29 992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14 451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2 037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11 963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451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DF21B7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18 685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1 496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16 461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728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24 442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2 311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21 491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640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13 632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1 020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11 862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750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11 462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1 354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9 564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544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14 239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1 626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11 155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1 458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31 582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1 958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28 232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1 392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14 404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1 841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11 684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879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10 908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1 284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9 509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115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y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15 774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14 063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903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16 814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1 306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14 865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643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s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t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10 382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1 432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8 340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454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610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15 867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2 358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13 370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139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21 998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2 165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19 108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725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6698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80 905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736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75 067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1 775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5 102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129 446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1 082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114 470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4 383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13 894</w:t>
            </w:r>
          </w:p>
        </w:tc>
      </w:tr>
      <w:tr w:rsidR="005F14E1" w:rsidRPr="00DF21B7" w:rsidTr="00DA2641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F14E1" w:rsidRPr="00DF21B7" w:rsidRDefault="005F14E1" w:rsidP="00DA2641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24 936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543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23 374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14E1" w:rsidRPr="004E0C2A" w:rsidRDefault="005F14E1" w:rsidP="005F14E1">
            <w:pPr>
              <w:ind w:left="-510"/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1 019</w:t>
            </w:r>
          </w:p>
        </w:tc>
      </w:tr>
    </w:tbl>
    <w:p w:rsidR="007909CE" w:rsidRPr="00506419" w:rsidRDefault="00F90EF4" w:rsidP="00767DB1">
      <w:pPr>
        <w:pStyle w:val="ac"/>
        <w:pageBreakBefore/>
        <w:widowControl w:val="0"/>
        <w:spacing w:before="0" w:after="0"/>
        <w:jc w:val="left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506419">
        <w:rPr>
          <w:rFonts w:asciiTheme="minorHAnsi" w:hAnsiTheme="minorHAnsi"/>
          <w:sz w:val="20"/>
          <w:lang w:val="en-US"/>
        </w:rPr>
        <w:lastRenderedPageBreak/>
        <w:t xml:space="preserve">Domestic trade </w:t>
      </w:r>
      <w:r w:rsidRPr="00506419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506419" w:rsidRPr="00245E7E" w:rsidRDefault="00506419" w:rsidP="00520120">
      <w:pPr>
        <w:pStyle w:val="ac"/>
        <w:spacing w:before="0" w:after="0" w:line="480" w:lineRule="auto"/>
        <w:rPr>
          <w:rFonts w:ascii="Calibri" w:hAnsi="Calibri" w:cs="Arial"/>
          <w:color w:val="000000"/>
          <w:sz w:val="18"/>
          <w:szCs w:val="18"/>
          <w:lang w:val="en-US"/>
        </w:rPr>
      </w:pPr>
      <w:r w:rsidRPr="00BE48B6">
        <w:rPr>
          <w:rFonts w:ascii="Calibri" w:hAnsi="Calibri" w:cs="Arial"/>
          <w:color w:val="000000"/>
          <w:sz w:val="18"/>
          <w:szCs w:val="18"/>
          <w:lang w:val="en-US"/>
        </w:rPr>
        <w:t>The volume of sales of goods in</w:t>
      </w:r>
      <w:r w:rsidRPr="002B16E7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2B16E7">
        <w:rPr>
          <w:rFonts w:ascii="Calibri" w:hAnsi="Calibri" w:cs="Arial"/>
          <w:color w:val="000000"/>
          <w:sz w:val="18"/>
          <w:szCs w:val="18"/>
          <w:lang w:val="en-GB"/>
        </w:rPr>
        <w:t>January</w:t>
      </w:r>
      <w:r w:rsidRPr="00AF2621">
        <w:rPr>
          <w:rFonts w:ascii="Calibri" w:hAnsi="Calibri" w:cs="Arial"/>
          <w:color w:val="000000"/>
          <w:sz w:val="18"/>
          <w:szCs w:val="18"/>
          <w:lang w:val="en-US"/>
        </w:rPr>
        <w:t>-</w:t>
      </w:r>
      <w:r w:rsidRPr="00BB4F16">
        <w:rPr>
          <w:rFonts w:ascii="Calibri" w:hAnsi="Calibri" w:cs="Arial"/>
          <w:color w:val="000000"/>
          <w:sz w:val="18"/>
          <w:szCs w:val="18"/>
          <w:lang w:val="en-US"/>
        </w:rPr>
        <w:t>June</w:t>
      </w:r>
      <w:r w:rsidRPr="001D0197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BE48B6">
        <w:rPr>
          <w:rFonts w:ascii="Calibri" w:hAnsi="Calibri" w:cs="Arial"/>
          <w:color w:val="000000"/>
          <w:sz w:val="18"/>
          <w:szCs w:val="18"/>
          <w:lang w:val="en-US"/>
        </w:rPr>
        <w:t>20</w:t>
      </w:r>
      <w:r w:rsidRPr="00034ACF">
        <w:rPr>
          <w:rFonts w:ascii="Calibri" w:hAnsi="Calibri" w:cs="Arial"/>
          <w:color w:val="000000"/>
          <w:sz w:val="18"/>
          <w:szCs w:val="18"/>
          <w:lang w:val="en-US"/>
        </w:rPr>
        <w:t>2</w:t>
      </w:r>
      <w:r w:rsidRPr="00245E7E">
        <w:rPr>
          <w:rFonts w:ascii="Calibri" w:hAnsi="Calibri" w:cs="Arial"/>
          <w:color w:val="000000"/>
          <w:sz w:val="18"/>
          <w:szCs w:val="18"/>
          <w:lang w:val="en-US"/>
        </w:rPr>
        <w:t>1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694"/>
      </w:tblGrid>
      <w:tr w:rsidR="00506419" w:rsidRPr="0044380E" w:rsidTr="00E43DB0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419" w:rsidRPr="005F7177" w:rsidRDefault="00506419" w:rsidP="00DA264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19" w:rsidRPr="005F7177" w:rsidRDefault="00506419" w:rsidP="00DA264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6419" w:rsidRPr="005F7177" w:rsidRDefault="00506419" w:rsidP="00DA264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506419" w:rsidRPr="0044380E" w:rsidTr="00E43DB0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419" w:rsidRPr="005F7177" w:rsidRDefault="00506419" w:rsidP="00DA264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19" w:rsidRPr="005F7177" w:rsidRDefault="00506419" w:rsidP="00DA264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19" w:rsidRPr="005F7177" w:rsidRDefault="00506419" w:rsidP="00DA264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19" w:rsidRPr="005F7177" w:rsidRDefault="00506419" w:rsidP="00DA264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6419" w:rsidRPr="005F7177" w:rsidRDefault="00506419" w:rsidP="00DA264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5 345 418,3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32,1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11 746 535,3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115 385,2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44,6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275 800,5</w:t>
            </w:r>
          </w:p>
        </w:tc>
      </w:tr>
      <w:tr w:rsidR="00506419" w:rsidRPr="002B16E7" w:rsidTr="00E43DB0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278 196,0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458 604,5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209 545,3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24,3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309 259,9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158 721,4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1 509 311,8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164 543,9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180 116,7</w:t>
            </w:r>
          </w:p>
        </w:tc>
      </w:tr>
      <w:tr w:rsidR="00506419" w:rsidRPr="002B16E7" w:rsidTr="00E43DB0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152 411,4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51,0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126 599,8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480 369,8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48,9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569 718,1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173 957,2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33,7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301 282,2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145 199,3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66,7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93 388,4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96 376,4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92 755,9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191 901,2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30,7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223 856,6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117 442,7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45,4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185 868,3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79 686,4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40 927,9</w:t>
            </w:r>
          </w:p>
        </w:tc>
      </w:tr>
      <w:tr w:rsidR="00506419" w:rsidRPr="002B16E7" w:rsidTr="00E43DB0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486 383,5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69,9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381 831,6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609 134,6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17,5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1 871 928,3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1 687 654,4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22,4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4 712 856,5</w:t>
            </w:r>
          </w:p>
        </w:tc>
      </w:tr>
      <w:tr w:rsidR="00506419" w:rsidRPr="002B16E7" w:rsidTr="00E43DB0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6419" w:rsidRPr="005F7177" w:rsidRDefault="00506419" w:rsidP="00DA264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198 509,5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22,8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6419" w:rsidRPr="005F7177" w:rsidRDefault="00506419" w:rsidP="00DA264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F7177">
              <w:rPr>
                <w:rFonts w:asciiTheme="minorHAnsi" w:hAnsiTheme="minorHAnsi"/>
                <w:color w:val="000000"/>
                <w:sz w:val="14"/>
                <w:szCs w:val="14"/>
              </w:rPr>
              <w:t>412 428,2</w:t>
            </w:r>
          </w:p>
        </w:tc>
      </w:tr>
    </w:tbl>
    <w:p w:rsidR="005F2AEC" w:rsidRPr="00C842DC" w:rsidRDefault="00F90EF4" w:rsidP="001C794B">
      <w:pPr>
        <w:pStyle w:val="ac"/>
        <w:spacing w:before="0" w:after="0"/>
        <w:jc w:val="both"/>
        <w:rPr>
          <w:rFonts w:asciiTheme="minorHAnsi" w:hAnsiTheme="minorHAnsi"/>
          <w:sz w:val="20"/>
          <w:lang w:val="en-US"/>
        </w:rPr>
      </w:pPr>
      <w:r w:rsidRPr="00C842DC">
        <w:rPr>
          <w:rFonts w:asciiTheme="minorHAnsi" w:hAnsiTheme="minorHAnsi"/>
          <w:sz w:val="20"/>
          <w:lang w:val="en-US"/>
        </w:rPr>
        <w:t>Agriculture, forestry</w:t>
      </w:r>
      <w:r w:rsidR="00285563" w:rsidRPr="00C842DC">
        <w:rPr>
          <w:rFonts w:asciiTheme="minorHAnsi" w:hAnsiTheme="minorHAnsi"/>
          <w:sz w:val="20"/>
          <w:lang w:val="en-US"/>
        </w:rPr>
        <w:t>, hunting</w:t>
      </w:r>
      <w:r w:rsidRPr="00C842DC">
        <w:rPr>
          <w:rFonts w:asciiTheme="minorHAnsi" w:hAnsiTheme="minorHAnsi"/>
          <w:sz w:val="20"/>
          <w:lang w:val="en-US"/>
        </w:rPr>
        <w:t xml:space="preserve"> and fisheries statistics</w:t>
      </w:r>
    </w:p>
    <w:p w:rsidR="00C842DC" w:rsidRPr="00A74571" w:rsidRDefault="00C842DC" w:rsidP="00C842DC">
      <w:pPr>
        <w:pStyle w:val="ac"/>
        <w:spacing w:before="120" w:line="360" w:lineRule="auto"/>
        <w:rPr>
          <w:rFonts w:ascii="Calibri" w:hAnsi="Calibri"/>
          <w:sz w:val="18"/>
          <w:szCs w:val="18"/>
          <w:lang w:val="kk-KZ"/>
        </w:rPr>
      </w:pPr>
      <w:r w:rsidRPr="00C842DC">
        <w:rPr>
          <w:rFonts w:ascii="Calibri" w:hAnsi="Calibri"/>
          <w:sz w:val="18"/>
          <w:szCs w:val="18"/>
          <w:lang w:val="en-GB"/>
        </w:rPr>
        <w:t>Number of livestock and poultry</w:t>
      </w:r>
      <w:r w:rsidRPr="00327372">
        <w:rPr>
          <w:rFonts w:ascii="Calibri" w:hAnsi="Calibri"/>
          <w:sz w:val="18"/>
          <w:szCs w:val="18"/>
          <w:lang w:val="en-GB"/>
        </w:rPr>
        <w:t xml:space="preserve"> as of </w:t>
      </w:r>
      <w:r>
        <w:rPr>
          <w:rFonts w:ascii="Calibri" w:hAnsi="Calibri"/>
          <w:sz w:val="18"/>
          <w:szCs w:val="18"/>
          <w:lang w:val="en-GB"/>
        </w:rPr>
        <w:t>Jule</w:t>
      </w:r>
      <w:r w:rsidRPr="00327372">
        <w:rPr>
          <w:rFonts w:ascii="Calibri" w:hAnsi="Calibri"/>
          <w:sz w:val="18"/>
          <w:szCs w:val="18"/>
          <w:lang w:val="en-US"/>
        </w:rPr>
        <w:t xml:space="preserve"> </w:t>
      </w:r>
      <w:r w:rsidRPr="00327372">
        <w:rPr>
          <w:rFonts w:ascii="Calibri" w:hAnsi="Calibri"/>
          <w:sz w:val="18"/>
          <w:szCs w:val="18"/>
          <w:lang w:val="en-GB"/>
        </w:rPr>
        <w:t xml:space="preserve">1, </w:t>
      </w:r>
      <w:r w:rsidRPr="00327372">
        <w:rPr>
          <w:rFonts w:ascii="Calibri" w:hAnsi="Calibri"/>
          <w:sz w:val="18"/>
          <w:szCs w:val="18"/>
          <w:lang w:val="en-US"/>
        </w:rPr>
        <w:t>202</w:t>
      </w:r>
      <w:r>
        <w:rPr>
          <w:rFonts w:ascii="Calibri" w:hAnsi="Calibri"/>
          <w:sz w:val="18"/>
          <w:szCs w:val="18"/>
          <w:lang w:val="kk-KZ"/>
        </w:rPr>
        <w:t>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C842DC" w:rsidRPr="00327372" w:rsidTr="00D7239F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C842DC" w:rsidRPr="00327372" w:rsidTr="00D7239F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C842DC" w:rsidRPr="00327372" w:rsidTr="00D7239F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DC" w:rsidRPr="00A74571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327372">
              <w:rPr>
                <w:rFonts w:ascii="Calibri" w:hAnsi="Calibri"/>
                <w:sz w:val="14"/>
                <w:szCs w:val="14"/>
              </w:rPr>
              <w:t>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327372">
              <w:rPr>
                <w:rFonts w:ascii="Calibri" w:hAnsi="Calibri"/>
                <w:sz w:val="14"/>
                <w:szCs w:val="14"/>
              </w:rPr>
              <w:t>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327372">
              <w:rPr>
                <w:rFonts w:ascii="Calibri" w:hAnsi="Calibri"/>
                <w:sz w:val="14"/>
                <w:szCs w:val="14"/>
              </w:rPr>
              <w:t>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</w:tr>
      <w:tr w:rsidR="00C842DC" w:rsidRPr="00327372" w:rsidTr="00D7239F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9 534,9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3 575,1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5 146,2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1 312,0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554,5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664,2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209,3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753,9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458,3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237,1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533,7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808,7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452,0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329,1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311,1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387,1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144,7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236,4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568,1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230,6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274,8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495,2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298,2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1 326,4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150,4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1 122,1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1 323,4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658,2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613,2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137,3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44,0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2119E6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F51943"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F51943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C842DC" w:rsidRPr="00327372" w:rsidTr="00D7239F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295,2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2 287,5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440,1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120,5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2119E6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2,2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842DC" w:rsidRPr="00327372" w:rsidTr="00D7239F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872,2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883,3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780,5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279,0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640,2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328,8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349,8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1765,4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226,6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390,5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826,7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468,6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473,2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352,3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715,6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891,7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73,7</w:t>
            </w:r>
          </w:p>
        </w:tc>
      </w:tr>
      <w:tr w:rsidR="00C842DC" w:rsidRPr="00327372" w:rsidTr="00D7239F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915,3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960,6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298,7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</w:tr>
      <w:tr w:rsidR="00C842DC" w:rsidRPr="00327372" w:rsidTr="00D7239F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0424E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D91EA7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10,6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0424E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77,7</w:t>
            </w:r>
          </w:p>
        </w:tc>
      </w:tr>
      <w:tr w:rsidR="00C842DC" w:rsidRPr="00327372" w:rsidTr="00D7239F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701,0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790,8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682,4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341,9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55,9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C842DC" w:rsidRPr="00327372" w:rsidTr="00D7239F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D91EA7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4,4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174,2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</w:tr>
      <w:tr w:rsidR="00C842DC" w:rsidRPr="00327372" w:rsidTr="00D7239F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48 723,2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14 395,7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9 739,9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1 101,3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1 429,6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11 147,6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1 536,1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3 596,3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D91EA7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2,7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4 491,9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2 432,9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D91EA7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8,6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5 180,8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3 033,8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2 133,7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1 196,0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4 328,3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1 381,2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D91EA7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21,4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D91EA7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21,4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Default="00C842DC" w:rsidP="00D7239F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</w:tr>
    </w:tbl>
    <w:p w:rsidR="00C842DC" w:rsidRPr="00327372" w:rsidRDefault="00C842DC" w:rsidP="00BB602F">
      <w:pPr>
        <w:pStyle w:val="ac"/>
        <w:pageBreakBefore/>
        <w:spacing w:before="120" w:after="0" w:line="480" w:lineRule="auto"/>
        <w:rPr>
          <w:rFonts w:ascii="Calibri" w:hAnsi="Calibri"/>
          <w:sz w:val="18"/>
          <w:szCs w:val="18"/>
          <w:lang w:val="en-US"/>
        </w:rPr>
      </w:pPr>
      <w:r w:rsidRPr="00327372">
        <w:rPr>
          <w:rFonts w:ascii="Calibri" w:hAnsi="Calibri"/>
          <w:sz w:val="18"/>
          <w:szCs w:val="18"/>
          <w:lang w:val="en-GB"/>
        </w:rPr>
        <w:lastRenderedPageBreak/>
        <w:t>Production of main animal breeding products in January</w:t>
      </w:r>
      <w:r>
        <w:rPr>
          <w:rFonts w:ascii="Calibri" w:hAnsi="Calibri"/>
          <w:sz w:val="18"/>
          <w:szCs w:val="18"/>
          <w:lang w:val="en-GB"/>
        </w:rPr>
        <w:t xml:space="preserve">-June </w:t>
      </w:r>
      <w:r w:rsidRPr="00327372">
        <w:rPr>
          <w:rFonts w:ascii="Calibri" w:hAnsi="Calibri"/>
          <w:sz w:val="18"/>
          <w:szCs w:val="18"/>
          <w:lang w:val="en-GB"/>
        </w:rPr>
        <w:t>202</w:t>
      </w:r>
      <w:r>
        <w:rPr>
          <w:rFonts w:ascii="Calibri" w:hAnsi="Calibri"/>
          <w:sz w:val="18"/>
          <w:szCs w:val="18"/>
          <w:lang w:val="en-GB"/>
        </w:rPr>
        <w:t>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C842DC" w:rsidRPr="00327372" w:rsidTr="00D7239F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42DC" w:rsidRPr="00327372" w:rsidRDefault="00C842DC" w:rsidP="00D7239F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C842DC" w:rsidRPr="00327372" w:rsidTr="00D7239F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42DC" w:rsidRPr="00327372" w:rsidRDefault="00C842DC" w:rsidP="00D7239F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C842DC" w:rsidRPr="00327372" w:rsidTr="00D7239F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June 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June 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42DC" w:rsidRPr="00327372" w:rsidRDefault="00C842DC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June 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</w:tr>
      <w:tr w:rsidR="00C842DC" w:rsidRPr="0044380E" w:rsidTr="00D7239F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949,8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178,7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512,2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128,3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74,3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179,1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120,4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51,2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60,0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C842DC" w:rsidRPr="00327372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3 063,7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621,3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2 187,4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196,5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10,4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112,5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145,9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101,8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172,1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20,4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144,4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404,6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96,1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280,6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101,4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35,5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5,7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109,0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103,0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120,3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30,1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93,1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84,8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156,8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34,1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118,7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101,7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258,1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121,9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132,3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280,7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102,5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109,1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217,2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40,9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3,5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104,0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34,1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102,5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1,6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58,9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0,5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59,1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58,8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201,0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40,9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126,9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100,4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287,6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107,0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52,6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178,0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410,4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103,3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9,9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103,5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383,6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470,5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164,5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108,4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289,1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</w:tr>
      <w:tr w:rsidR="00C842DC" w:rsidRPr="00F23BE3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107,3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98,4</w:t>
            </w:r>
          </w:p>
        </w:tc>
      </w:tr>
      <w:tr w:rsidR="00C842DC" w:rsidRPr="0068056A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0,6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56,6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vAlign w:val="bottom"/>
          </w:tcPr>
          <w:p w:rsidR="00C842DC" w:rsidRPr="00A21E46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3,6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56,3</w:t>
            </w:r>
          </w:p>
        </w:tc>
      </w:tr>
      <w:tr w:rsidR="00C842DC" w:rsidRPr="0068056A" w:rsidTr="00D72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26,4</w:t>
            </w:r>
          </w:p>
        </w:tc>
        <w:tc>
          <w:tcPr>
            <w:tcW w:w="1417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1,6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100,4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22,1</w:t>
            </w:r>
          </w:p>
        </w:tc>
        <w:tc>
          <w:tcPr>
            <w:tcW w:w="1382" w:type="dxa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C842DC" w:rsidRPr="0068056A" w:rsidTr="00D7239F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Eg</w:t>
            </w:r>
            <w:r>
              <w:rPr>
                <w:b/>
                <w:sz w:val="14"/>
                <w:szCs w:val="14"/>
                <w:lang w:val="en-US"/>
              </w:rPr>
              <w:t>g</w:t>
            </w:r>
            <w:r w:rsidRPr="00327372">
              <w:rPr>
                <w:b/>
                <w:sz w:val="14"/>
                <w:szCs w:val="14"/>
                <w:lang w:val="en-GB"/>
              </w:rPr>
              <w:t>s*</w:t>
            </w:r>
          </w:p>
        </w:tc>
      </w:tr>
      <w:tr w:rsidR="00C842DC" w:rsidRPr="0068056A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2 278,1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596,8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378,1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380,6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134,8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326,9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146,2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146,2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</w:tr>
      <w:tr w:rsidR="00C842DC" w:rsidRPr="00F23BE3" w:rsidTr="00D7239F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42DC" w:rsidRPr="00327372" w:rsidRDefault="00C842DC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842DC" w:rsidRPr="00B16D1C" w:rsidRDefault="00C842DC" w:rsidP="00D7239F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C842DC" w:rsidRPr="00327372" w:rsidRDefault="00C842DC" w:rsidP="00C842DC">
      <w:pPr>
        <w:pStyle w:val="a4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327372">
        <w:rPr>
          <w:rFonts w:ascii="Calibri" w:hAnsi="Calibri" w:cs="Arial"/>
          <w:sz w:val="14"/>
          <w:szCs w:val="14"/>
          <w:lang w:val="en-GB"/>
        </w:rPr>
        <w:t>* Million</w:t>
      </w:r>
      <w:r w:rsidRPr="00327372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F567E5" w:rsidRPr="00EF1E9D" w:rsidRDefault="00F567E5" w:rsidP="00767DB1">
      <w:pPr>
        <w:pStyle w:val="a0"/>
        <w:pageBreakBefore/>
        <w:widowControl w:val="0"/>
        <w:spacing w:after="120"/>
        <w:ind w:firstLine="0"/>
        <w:rPr>
          <w:rFonts w:asciiTheme="minorHAnsi" w:hAnsiTheme="minorHAnsi"/>
          <w:b/>
          <w:lang w:val="en-US"/>
        </w:rPr>
      </w:pPr>
      <w:r w:rsidRPr="00EF1E9D">
        <w:rPr>
          <w:rFonts w:asciiTheme="minorHAnsi" w:hAnsiTheme="minorHAnsi" w:cs="Calibri"/>
          <w:b/>
          <w:lang w:val="en-US"/>
        </w:rPr>
        <w:lastRenderedPageBreak/>
        <w:t xml:space="preserve">Industrial production </w:t>
      </w:r>
      <w:r w:rsidRPr="00EF1E9D">
        <w:rPr>
          <w:rFonts w:asciiTheme="minorHAnsi" w:hAnsiTheme="minorHAnsi"/>
          <w:b/>
          <w:lang w:val="en-US"/>
        </w:rPr>
        <w:t>statistics</w:t>
      </w:r>
    </w:p>
    <w:p w:rsidR="00334D21" w:rsidRPr="00EF1E9D" w:rsidRDefault="00334D21" w:rsidP="00BB602F">
      <w:pPr>
        <w:pStyle w:val="ac"/>
        <w:shd w:val="clear" w:color="auto" w:fill="FFFFFF"/>
        <w:spacing w:before="0" w:after="0"/>
        <w:rPr>
          <w:rFonts w:asciiTheme="minorHAnsi" w:hAnsiTheme="minorHAnsi"/>
          <w:sz w:val="18"/>
          <w:szCs w:val="18"/>
          <w:lang w:val="en-US"/>
        </w:rPr>
      </w:pPr>
      <w:r w:rsidRPr="00EF1E9D">
        <w:rPr>
          <w:rFonts w:asciiTheme="minorHAnsi" w:hAnsiTheme="minorHAnsi"/>
          <w:sz w:val="18"/>
          <w:szCs w:val="18"/>
          <w:lang w:val="en-US"/>
        </w:rPr>
        <w:t>Industrial production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2126"/>
      </w:tblGrid>
      <w:tr w:rsidR="00EF1E9D" w:rsidRPr="00EF1E9D" w:rsidTr="00EF1E9D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E9D" w:rsidRPr="00EF1E9D" w:rsidRDefault="00EF1E9D" w:rsidP="00D7239F">
            <w:pPr>
              <w:pStyle w:val="a7"/>
              <w:rPr>
                <w:rFonts w:asciiTheme="minorHAnsi" w:hAnsiTheme="minorHAns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E9D" w:rsidRPr="00EF1E9D" w:rsidRDefault="00EF1E9D" w:rsidP="00D7239F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Volume of output at the current prices of enterprises, </w:t>
            </w:r>
          </w:p>
          <w:p w:rsidR="00EF1E9D" w:rsidRPr="00EF1E9D" w:rsidRDefault="00EF1E9D" w:rsidP="00D7239F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E9D" w:rsidRPr="00EF1E9D" w:rsidRDefault="00EF1E9D" w:rsidP="00D7239F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EF1E9D" w:rsidRPr="00EF1E9D" w:rsidTr="00EF1E9D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E9D" w:rsidRPr="00EF1E9D" w:rsidRDefault="00EF1E9D" w:rsidP="00D7239F">
            <w:pPr>
              <w:pStyle w:val="a7"/>
              <w:rPr>
                <w:rFonts w:asciiTheme="minorHAnsi" w:hAnsiTheme="minorHAnsi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E9D" w:rsidRPr="00EF1E9D" w:rsidRDefault="00EF1E9D" w:rsidP="00D7239F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January-June 20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E9D" w:rsidRPr="00EF1E9D" w:rsidRDefault="00EF1E9D" w:rsidP="00D7239F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June 20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E9D" w:rsidRPr="00EF1E9D" w:rsidRDefault="00EF1E9D" w:rsidP="00D7239F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January-</w:t>
            </w: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June 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2021 to January-</w:t>
            </w: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June 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E9D" w:rsidRPr="00EF1E9D" w:rsidRDefault="00EF1E9D" w:rsidP="00D7239F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June 20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 to</w:t>
            </w:r>
            <w:r w:rsidRPr="00EF1E9D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June </w:t>
            </w:r>
            <w:r w:rsidRPr="00EF1E9D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2020</w:t>
            </w:r>
          </w:p>
        </w:tc>
      </w:tr>
      <w:tr w:rsidR="00EF1E9D" w:rsidRPr="00EF1E9D" w:rsidTr="00EF1E9D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17 080 801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3 061 644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EF1E9D" w:rsidRPr="00EF1E9D" w:rsidTr="00EF1E9D">
        <w:trPr>
          <w:cantSplit/>
          <w:trHeight w:val="208"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516 826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91 136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EF1E9D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997 206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168 046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108,2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109,0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683 337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124 963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115,8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3 891 671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704 803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89,0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1 310 748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251 011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91,2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281 920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51 635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2 038 188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339 062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1 066 997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206 593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109,8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344 722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62 378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1 320 453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294 317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1 226 499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207 580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166 133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31 960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291 291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53 096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1 287 532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210 137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107,1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626 682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92 451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115,7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116,2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675 667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112 532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119,8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120,2</w:t>
            </w:r>
          </w:p>
        </w:tc>
      </w:tr>
      <w:tr w:rsidR="00EF1E9D" w:rsidRPr="00EF1E9D" w:rsidTr="00EF1E9D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EF1E9D" w:rsidRPr="00EF1E9D" w:rsidRDefault="00EF1E9D" w:rsidP="00D7239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EF1E9D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354 928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59 944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E9D" w:rsidRPr="00EF1E9D" w:rsidRDefault="00EF1E9D" w:rsidP="00D7239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1E9D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</w:tr>
    </w:tbl>
    <w:p w:rsidR="005F77A3" w:rsidRPr="00EF1E9D" w:rsidRDefault="005F77A3" w:rsidP="002F1672">
      <w:pPr>
        <w:pStyle w:val="3"/>
        <w:keepNext w:val="0"/>
        <w:widowControl w:val="0"/>
        <w:spacing w:before="120" w:after="120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EF1E9D">
        <w:rPr>
          <w:rFonts w:asciiTheme="minorHAnsi" w:hAnsiTheme="minorHAnsi"/>
          <w:sz w:val="20"/>
          <w:lang w:val="en-US"/>
        </w:rPr>
        <w:t xml:space="preserve">Construction </w:t>
      </w:r>
      <w:r w:rsidRPr="00EF1E9D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6A2DB0" w:rsidRPr="001576AA" w:rsidRDefault="006A2DB0" w:rsidP="00FE25C9">
      <w:pPr>
        <w:pStyle w:val="ac"/>
        <w:spacing w:before="0" w:after="0"/>
        <w:rPr>
          <w:rFonts w:ascii="Calibri" w:hAnsi="Calibri"/>
          <w:sz w:val="18"/>
          <w:szCs w:val="18"/>
          <w:lang w:val="en-US"/>
        </w:rPr>
      </w:pPr>
      <w:r w:rsidRPr="001576AA">
        <w:rPr>
          <w:rFonts w:ascii="Calibri" w:hAnsi="Calibri"/>
          <w:sz w:val="18"/>
          <w:szCs w:val="18"/>
          <w:lang w:val="en-GB"/>
        </w:rPr>
        <w:t>Commissioning of residential buildings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2268"/>
      </w:tblGrid>
      <w:tr w:rsidR="001576AA" w:rsidRPr="0044380E" w:rsidTr="002B739B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6AA" w:rsidRPr="001576AA" w:rsidRDefault="001576AA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A" w:rsidRPr="001576AA" w:rsidRDefault="001576AA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1576AA">
              <w:rPr>
                <w:rFonts w:ascii="Calibri" w:hAnsi="Calibr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76AA" w:rsidRPr="001576AA" w:rsidRDefault="001576AA" w:rsidP="00D7239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1576AA">
              <w:rPr>
                <w:rFonts w:ascii="Calibri" w:hAnsi="Calibr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1576AA" w:rsidRPr="0044380E" w:rsidTr="002B739B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6AA" w:rsidRPr="001576AA" w:rsidRDefault="001576AA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A" w:rsidRPr="001576AA" w:rsidRDefault="001576AA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1576AA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1576AA">
              <w:rPr>
                <w:rFonts w:ascii="Calibri" w:hAnsi="Calibri"/>
                <w:sz w:val="14"/>
                <w:szCs w:val="14"/>
              </w:rPr>
              <w:t>anuary</w:t>
            </w:r>
            <w:r w:rsidRPr="001576AA">
              <w:rPr>
                <w:rFonts w:ascii="Calibri" w:hAnsi="Calibri"/>
                <w:sz w:val="14"/>
                <w:szCs w:val="14"/>
                <w:lang w:val="en-US"/>
              </w:rPr>
              <w:t>-June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A" w:rsidRPr="001576AA" w:rsidRDefault="001576AA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1576AA">
              <w:rPr>
                <w:rFonts w:ascii="Calibri" w:hAnsi="Calibri"/>
                <w:sz w:val="14"/>
                <w:szCs w:val="14"/>
                <w:lang w:val="en-US"/>
              </w:rPr>
              <w:t xml:space="preserve">January-June 2021 </w:t>
            </w:r>
            <w:r w:rsidRPr="001576AA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1576AA">
              <w:rPr>
                <w:rFonts w:ascii="Calibri" w:hAnsi="Calibri"/>
                <w:sz w:val="14"/>
                <w:szCs w:val="14"/>
                <w:lang w:val="en-US"/>
              </w:rPr>
              <w:t xml:space="preserve"> January-June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AA" w:rsidRPr="001576AA" w:rsidRDefault="001576AA" w:rsidP="00D7239F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1576AA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1576AA">
              <w:rPr>
                <w:rFonts w:ascii="Calibri" w:hAnsi="Calibri"/>
                <w:sz w:val="14"/>
                <w:szCs w:val="14"/>
              </w:rPr>
              <w:t>anuary</w:t>
            </w:r>
            <w:r w:rsidRPr="001576AA">
              <w:rPr>
                <w:rFonts w:ascii="Calibri" w:hAnsi="Calibri"/>
                <w:sz w:val="14"/>
                <w:szCs w:val="14"/>
                <w:lang w:val="en-US"/>
              </w:rPr>
              <w:t>-June 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76AA" w:rsidRPr="001576AA" w:rsidRDefault="001576AA" w:rsidP="00D7239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1576AA">
              <w:rPr>
                <w:rFonts w:ascii="Calibri" w:hAnsi="Calibri"/>
                <w:sz w:val="14"/>
                <w:szCs w:val="14"/>
                <w:lang w:val="en-US"/>
              </w:rPr>
              <w:t xml:space="preserve">January-June 2021 </w:t>
            </w:r>
            <w:r w:rsidRPr="001576AA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1576AA">
              <w:rPr>
                <w:rFonts w:ascii="Calibri" w:hAnsi="Calibri"/>
                <w:sz w:val="14"/>
                <w:szCs w:val="14"/>
                <w:lang w:val="en-US"/>
              </w:rPr>
              <w:t xml:space="preserve"> January-June 2020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1576AA">
            <w:pPr>
              <w:pStyle w:val="afd"/>
              <w:ind w:left="-737"/>
              <w:rPr>
                <w:b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A55E19">
                  <w:rPr>
                    <w:b/>
                    <w:sz w:val="14"/>
                    <w:szCs w:val="14"/>
                    <w:lang w:val="en-GB"/>
                  </w:rPr>
                  <w:t>Republic</w:t>
                </w:r>
              </w:smartTag>
              <w:r w:rsidRPr="00A55E19">
                <w:rPr>
                  <w:b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A55E19">
                  <w:rPr>
                    <w:b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6 622 385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3 027 382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102,3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Bok"/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A55E1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282 016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214 325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125,3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Bok"/>
              <w:ind w:left="-737"/>
              <w:rPr>
                <w:rFonts w:ascii="Calibri" w:hAnsi="Calibri"/>
                <w:sz w:val="14"/>
                <w:szCs w:val="14"/>
              </w:rPr>
            </w:pPr>
            <w:r w:rsidRPr="00A55E19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A55E19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366 472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194 578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76,3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Bok"/>
              <w:ind w:left="-737"/>
              <w:rPr>
                <w:rFonts w:ascii="Calibri" w:hAnsi="Calibri"/>
                <w:sz w:val="14"/>
                <w:szCs w:val="14"/>
              </w:rPr>
            </w:pPr>
            <w:r w:rsidRPr="00A55E1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506 289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445 100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Bok"/>
              <w:ind w:left="-737"/>
              <w:rPr>
                <w:rFonts w:ascii="Calibri" w:hAnsi="Calibri"/>
                <w:sz w:val="14"/>
                <w:szCs w:val="14"/>
              </w:rPr>
            </w:pPr>
            <w:r w:rsidRPr="00A55E1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399 841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289 364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173,3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Bok"/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A55E1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256 061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115 112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77,5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55E1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288 100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224 960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D7239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55E1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214 014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70 942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118,3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en-GB"/>
              </w:rPr>
            </w:pPr>
            <w:r w:rsidRPr="00A55E19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225 709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81 172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en-GB"/>
              </w:rPr>
            </w:pPr>
            <w:r w:rsidRPr="00A55E19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297 562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294 834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105,6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en-GB"/>
              </w:rPr>
            </w:pPr>
            <w:r w:rsidRPr="00A55E19">
              <w:rPr>
                <w:sz w:val="14"/>
                <w:szCs w:val="14"/>
                <w:lang w:val="en-GB"/>
              </w:rPr>
              <w:t>Мang</w:t>
            </w:r>
            <w:r w:rsidRPr="00A55E19">
              <w:rPr>
                <w:sz w:val="14"/>
                <w:szCs w:val="14"/>
                <w:lang w:val="en-US"/>
              </w:rPr>
              <w:t>y</w:t>
            </w:r>
            <w:r w:rsidRPr="00A55E19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632 360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280 894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77,1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en-GB"/>
              </w:rPr>
            </w:pPr>
            <w:r w:rsidRPr="00A55E19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110 123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63 262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en-GB"/>
              </w:rPr>
            </w:pPr>
            <w:r w:rsidRPr="00A55E19">
              <w:rPr>
                <w:sz w:val="14"/>
                <w:szCs w:val="14"/>
                <w:lang w:val="en-GB"/>
              </w:rPr>
              <w:t>Soltu</w:t>
            </w:r>
            <w:r w:rsidRPr="00A55E19">
              <w:rPr>
                <w:sz w:val="14"/>
                <w:szCs w:val="14"/>
                <w:lang w:val="en-US"/>
              </w:rPr>
              <w:t>s</w:t>
            </w:r>
            <w:r w:rsidRPr="00A55E19">
              <w:rPr>
                <w:sz w:val="14"/>
                <w:szCs w:val="14"/>
                <w:lang w:val="en-GB"/>
              </w:rPr>
              <w:t>t</w:t>
            </w:r>
            <w:r w:rsidRPr="00A55E19">
              <w:rPr>
                <w:sz w:val="14"/>
                <w:szCs w:val="14"/>
                <w:lang w:val="en-US"/>
              </w:rPr>
              <w:t>i</w:t>
            </w:r>
            <w:r w:rsidRPr="00A55E19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83 189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74 024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166,1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kk-KZ"/>
              </w:rPr>
            </w:pPr>
            <w:r w:rsidRPr="00A55E19">
              <w:rPr>
                <w:sz w:val="14"/>
                <w:szCs w:val="14"/>
                <w:lang w:val="en-GB"/>
              </w:rPr>
              <w:t>Turk</w:t>
            </w:r>
            <w:r w:rsidRPr="00A55E19">
              <w:rPr>
                <w:sz w:val="14"/>
                <w:szCs w:val="14"/>
                <w:lang w:val="en-US"/>
              </w:rPr>
              <w:t>i</w:t>
            </w:r>
            <w:r w:rsidRPr="00A55E19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255 793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228 391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113,3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en-GB"/>
              </w:rPr>
            </w:pPr>
            <w:r w:rsidRPr="00A55E19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203 296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101 501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86,2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en-GB"/>
              </w:rPr>
            </w:pPr>
            <w:r w:rsidRPr="00A55E19">
              <w:rPr>
                <w:sz w:val="14"/>
                <w:szCs w:val="14"/>
                <w:lang w:val="en-US"/>
              </w:rPr>
              <w:t>Nur-Sultan</w:t>
            </w:r>
            <w:r w:rsidRPr="00A55E19">
              <w:rPr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1 221 770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35 484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97,9</w:t>
            </w:r>
          </w:p>
        </w:tc>
      </w:tr>
      <w:tr w:rsidR="001576AA" w:rsidRPr="00A55E19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en-GB"/>
              </w:rPr>
            </w:pPr>
            <w:r w:rsidRPr="00A55E19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1 003 452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256 733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</w:tr>
      <w:tr w:rsidR="001576AA" w:rsidRPr="00765260" w:rsidTr="002B739B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6AA" w:rsidRPr="00A55E19" w:rsidRDefault="001576AA" w:rsidP="001576AA">
            <w:pPr>
              <w:pStyle w:val="afd"/>
              <w:ind w:left="-737"/>
              <w:rPr>
                <w:sz w:val="14"/>
                <w:szCs w:val="14"/>
                <w:lang w:val="en-GB"/>
              </w:rPr>
            </w:pPr>
            <w:r w:rsidRPr="00A55E19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276 338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76AA" w:rsidRPr="00A55E19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56 706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76AA" w:rsidRPr="00765260" w:rsidRDefault="001576AA" w:rsidP="00D7239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5E19">
              <w:rPr>
                <w:rFonts w:ascii="Calibri" w:hAnsi="Calibri" w:cs="Calibri"/>
                <w:color w:val="000000"/>
                <w:sz w:val="14"/>
                <w:szCs w:val="14"/>
              </w:rPr>
              <w:t>127,4</w:t>
            </w:r>
          </w:p>
        </w:tc>
      </w:tr>
    </w:tbl>
    <w:p w:rsidR="00380885" w:rsidRPr="00F26C49" w:rsidRDefault="00BE36AB" w:rsidP="002F1672">
      <w:pPr>
        <w:pStyle w:val="3"/>
        <w:keepNext w:val="0"/>
        <w:widowControl w:val="0"/>
        <w:spacing w:before="120" w:after="120"/>
        <w:rPr>
          <w:rStyle w:val="22"/>
          <w:rFonts w:asciiTheme="minorHAnsi" w:hAnsiTheme="minorHAnsi" w:cs="Arial"/>
          <w:b/>
          <w:sz w:val="20"/>
          <w:lang w:val="en-US"/>
        </w:rPr>
      </w:pPr>
      <w:r w:rsidRPr="00F26C49">
        <w:rPr>
          <w:rStyle w:val="22"/>
          <w:rFonts w:asciiTheme="minorHAnsi" w:hAnsiTheme="minorHAnsi" w:cs="Arial"/>
          <w:b/>
          <w:sz w:val="20"/>
          <w:lang w:val="en-US"/>
        </w:rPr>
        <w:t>Small and medium enterprises</w:t>
      </w:r>
    </w:p>
    <w:bookmarkEnd w:id="2"/>
    <w:p w:rsidR="00F26C49" w:rsidRPr="002A41C4" w:rsidRDefault="00F26C49" w:rsidP="00BB602F">
      <w:pPr>
        <w:pStyle w:val="aff3"/>
        <w:spacing w:before="0" w:after="0"/>
        <w:ind w:firstLine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2A41C4">
        <w:rPr>
          <w:rFonts w:ascii="Calibri" w:hAnsi="Calibri" w:cs="Arial"/>
          <w:color w:val="000000"/>
          <w:sz w:val="18"/>
          <w:szCs w:val="18"/>
          <w:lang w:val="en-US"/>
        </w:rPr>
        <w:t xml:space="preserve">Indicators of activity </w:t>
      </w:r>
      <w:r w:rsidRPr="009B4D1B">
        <w:rPr>
          <w:rFonts w:ascii="Calibri" w:hAnsi="Calibri" w:cs="Arial"/>
          <w:color w:val="000000"/>
          <w:sz w:val="18"/>
          <w:szCs w:val="18"/>
          <w:lang w:val="en-US"/>
        </w:rPr>
        <w:t xml:space="preserve">of </w:t>
      </w:r>
      <w:r w:rsidRPr="002A41C4">
        <w:rPr>
          <w:rFonts w:ascii="Calibri" w:hAnsi="Calibri" w:cs="Arial"/>
          <w:color w:val="000000"/>
          <w:sz w:val="18"/>
          <w:szCs w:val="18"/>
          <w:lang w:val="en-US"/>
        </w:rPr>
        <w:t>small and medium-sized business enterprises</w:t>
      </w:r>
    </w:p>
    <w:tbl>
      <w:tblPr>
        <w:tblW w:w="10206" w:type="dxa"/>
        <w:tblInd w:w="108" w:type="dxa"/>
        <w:tblLayout w:type="fixed"/>
        <w:tblLook w:val="0000"/>
      </w:tblPr>
      <w:tblGrid>
        <w:gridCol w:w="2127"/>
        <w:gridCol w:w="2646"/>
        <w:gridCol w:w="2646"/>
        <w:gridCol w:w="2787"/>
      </w:tblGrid>
      <w:tr w:rsidR="00F26C49" w:rsidRPr="0044380E" w:rsidTr="00E43DB0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49" w:rsidRPr="009B4D1B" w:rsidRDefault="00F26C49" w:rsidP="0021058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49" w:rsidRPr="009B4D1B" w:rsidRDefault="00F26C49" w:rsidP="0021058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B4D1B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r w:rsidRPr="009B4D1B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active</w:t>
            </w:r>
            <w:r w:rsidRPr="009B4D1B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49" w:rsidRPr="009B4D1B" w:rsidRDefault="00F26C49" w:rsidP="0021058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6C49" w:rsidRPr="009B4D1B" w:rsidRDefault="00F26C49" w:rsidP="0021058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B4D1B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Output of production</w:t>
            </w:r>
            <w:r w:rsidRPr="009B4D1B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F26C49" w:rsidRPr="0044380E" w:rsidTr="00E43DB0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49" w:rsidRPr="009B4D1B" w:rsidRDefault="00F26C49" w:rsidP="0021058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49" w:rsidRPr="00033100" w:rsidRDefault="00F26C49" w:rsidP="0021058C">
            <w:pPr>
              <w:pStyle w:val="a9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310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July 1 2021</w:t>
            </w:r>
            <w:r w:rsidRPr="00033100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03310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July 1 2020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49" w:rsidRPr="00033100" w:rsidRDefault="00F26C49" w:rsidP="0021058C">
            <w:pPr>
              <w:pStyle w:val="a9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310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April 1 2021</w:t>
            </w:r>
            <w:r w:rsidRPr="00033100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03310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April 1 2020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C49" w:rsidRPr="00033100" w:rsidRDefault="00F26C49" w:rsidP="0021058C">
            <w:pPr>
              <w:pStyle w:val="a9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03310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January-March 2021 </w:t>
            </w:r>
          </w:p>
          <w:p w:rsidR="00F26C49" w:rsidRPr="00033100" w:rsidRDefault="00F26C49" w:rsidP="0021058C">
            <w:pPr>
              <w:pStyle w:val="a9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03310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January-March 2020</w:t>
            </w:r>
          </w:p>
        </w:tc>
      </w:tr>
      <w:tr w:rsidR="00F26C49" w:rsidRPr="009B4D1B" w:rsidTr="00E43DB0">
        <w:trPr>
          <w:cantSplit/>
          <w:trHeight w:val="60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F26C49" w:rsidRPr="009B4D1B" w:rsidRDefault="00F26C49" w:rsidP="00F26C49">
            <w:pPr>
              <w:ind w:firstLine="0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b/>
                <w:color w:val="000000"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102,3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102,6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109,0</w:t>
            </w:r>
          </w:p>
        </w:tc>
      </w:tr>
      <w:tr w:rsidR="00F26C49" w:rsidRPr="009B4D1B" w:rsidTr="00E43DB0">
        <w:trPr>
          <w:cantSplit/>
          <w:trHeight w:val="141"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Akmola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153,6</w:t>
            </w:r>
          </w:p>
        </w:tc>
      </w:tr>
      <w:tr w:rsidR="00F26C49" w:rsidRPr="009B4D1B" w:rsidTr="00E43DB0">
        <w:trPr>
          <w:cantSplit/>
          <w:trHeight w:val="66"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Аktobе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104,4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98,6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78,5</w:t>
            </w:r>
          </w:p>
        </w:tc>
      </w:tr>
      <w:tr w:rsidR="00F26C49" w:rsidRPr="009B4D1B" w:rsidTr="00E43DB0">
        <w:trPr>
          <w:cantSplit/>
          <w:trHeight w:val="66"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Аlmaty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152,8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Аtyrau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82,6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101,5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98,0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Zhambyl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100,6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115,2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Кaragandy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96,3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Коstanai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102,9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111,3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Кyzylorda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84,0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Мang</w:t>
            </w:r>
            <w:r w:rsidRPr="009B4D1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stau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98,2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82,4</w:t>
            </w:r>
          </w:p>
        </w:tc>
      </w:tr>
      <w:tr w:rsidR="00F26C49" w:rsidRPr="009B4D1B" w:rsidTr="00E43DB0">
        <w:trPr>
          <w:cantSplit/>
          <w:trHeight w:val="120"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Pavlodar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Soltustik Кazakhstan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116,6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99,4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199,7</w:t>
            </w:r>
          </w:p>
        </w:tc>
      </w:tr>
      <w:tr w:rsidR="00F26C49" w:rsidRPr="009B4D1B" w:rsidTr="00E43DB0">
        <w:trPr>
          <w:cantSplit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109,1</w:t>
            </w:r>
          </w:p>
        </w:tc>
      </w:tr>
      <w:tr w:rsidR="00F26C49" w:rsidRPr="009B4D1B" w:rsidTr="00E43DB0">
        <w:trPr>
          <w:cantSplit/>
          <w:trHeight w:val="172"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 xml:space="preserve">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110,3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131,6</w:t>
            </w:r>
          </w:p>
        </w:tc>
      </w:tr>
      <w:tr w:rsidR="00F26C49" w:rsidRPr="009B4D1B" w:rsidTr="00E43DB0">
        <w:trPr>
          <w:cantSplit/>
          <w:trHeight w:val="66"/>
        </w:trPr>
        <w:tc>
          <w:tcPr>
            <w:tcW w:w="2127" w:type="dxa"/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100,7</w:t>
            </w:r>
          </w:p>
        </w:tc>
      </w:tr>
      <w:tr w:rsidR="00F26C49" w:rsidRPr="000C0D99" w:rsidTr="00E43DB0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F26C49" w:rsidRPr="009B4D1B" w:rsidRDefault="00F26C49" w:rsidP="00F26C49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4D1B">
              <w:rPr>
                <w:rFonts w:ascii="Calibri" w:hAnsi="Calibri"/>
                <w:color w:val="000000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33100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6C49" w:rsidRPr="00033100" w:rsidRDefault="00F26C49" w:rsidP="0021058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33100">
              <w:rPr>
                <w:rFonts w:asciiTheme="minorHAnsi" w:hAnsiTheme="minorHAnsi"/>
                <w:bCs/>
                <w:sz w:val="14"/>
                <w:szCs w:val="14"/>
              </w:rPr>
              <w:t>122,9</w:t>
            </w:r>
          </w:p>
        </w:tc>
      </w:tr>
    </w:tbl>
    <w:p w:rsidR="001A2C65" w:rsidRPr="00F26C49" w:rsidRDefault="001A2C65" w:rsidP="00A666E7">
      <w:pPr>
        <w:pStyle w:val="ac"/>
        <w:pageBreakBefore/>
        <w:widowControl w:val="0"/>
        <w:spacing w:before="0" w:after="120"/>
        <w:jc w:val="left"/>
        <w:rPr>
          <w:rFonts w:asciiTheme="minorHAnsi" w:hAnsiTheme="minorHAnsi" w:cs="Arial"/>
          <w:lang w:val="en-GB"/>
        </w:rPr>
      </w:pPr>
      <w:r w:rsidRPr="00F26C49">
        <w:rPr>
          <w:rFonts w:asciiTheme="minorHAnsi" w:hAnsiTheme="minorHAnsi" w:cs="Arial"/>
          <w:lang w:val="en-GB"/>
        </w:rPr>
        <w:lastRenderedPageBreak/>
        <w:t>Main socio-economic indicators of CIS countries</w:t>
      </w:r>
    </w:p>
    <w:p w:rsidR="00F26C49" w:rsidRPr="00FA45AF" w:rsidRDefault="00F26C49" w:rsidP="00F26C49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FA45AF">
        <w:rPr>
          <w:rFonts w:asciiTheme="minorHAnsi" w:hAnsiTheme="minorHAnsi" w:cs="Arial"/>
          <w:sz w:val="18"/>
          <w:szCs w:val="18"/>
          <w:lang w:val="en-GB"/>
        </w:rPr>
        <w:t>Main socio-economic indicators of CIS countries in January-</w:t>
      </w:r>
      <w:r>
        <w:rPr>
          <w:rFonts w:asciiTheme="minorHAnsi" w:hAnsiTheme="minorHAnsi" w:cs="Arial"/>
          <w:sz w:val="18"/>
          <w:szCs w:val="18"/>
          <w:lang w:val="kk-KZ"/>
        </w:rPr>
        <w:t>М</w:t>
      </w:r>
      <w:r>
        <w:rPr>
          <w:rFonts w:asciiTheme="minorHAnsi" w:hAnsiTheme="minorHAnsi" w:cs="Arial"/>
          <w:sz w:val="18"/>
          <w:szCs w:val="18"/>
          <w:lang w:val="en-US"/>
        </w:rPr>
        <w:t>ay</w:t>
      </w:r>
      <w:r w:rsidRPr="00FA45AF">
        <w:rPr>
          <w:rFonts w:asciiTheme="minorHAnsi" w:hAnsiTheme="minorHAnsi" w:cs="Arial"/>
          <w:sz w:val="18"/>
          <w:szCs w:val="18"/>
          <w:lang w:val="en-US"/>
        </w:rPr>
        <w:t xml:space="preserve"> 20</w:t>
      </w:r>
      <w:r w:rsidRPr="00FA45AF">
        <w:rPr>
          <w:rFonts w:asciiTheme="minorHAnsi" w:hAnsiTheme="minorHAnsi" w:cs="Arial"/>
          <w:sz w:val="18"/>
          <w:szCs w:val="18"/>
          <w:lang w:val="kk-KZ"/>
        </w:rPr>
        <w:t>2</w:t>
      </w:r>
      <w:r w:rsidRPr="00FA45AF">
        <w:rPr>
          <w:rFonts w:asciiTheme="minorHAnsi" w:hAnsiTheme="minorHAnsi" w:cs="Arial"/>
          <w:sz w:val="18"/>
          <w:szCs w:val="18"/>
          <w:lang w:val="en-US"/>
        </w:rPr>
        <w:t>1</w:t>
      </w:r>
    </w:p>
    <w:p w:rsidR="00F26C49" w:rsidRPr="00FA45AF" w:rsidRDefault="00F26C49" w:rsidP="00F26C49">
      <w:pPr>
        <w:pStyle w:val="ae"/>
        <w:spacing w:before="120" w:after="0"/>
        <w:rPr>
          <w:rFonts w:asciiTheme="minorHAnsi" w:hAnsiTheme="minorHAnsi" w:cs="Arial"/>
          <w:sz w:val="14"/>
          <w:szCs w:val="14"/>
          <w:lang w:val="kk-KZ"/>
        </w:rPr>
      </w:pPr>
      <w:r w:rsidRPr="00FA45AF">
        <w:rPr>
          <w:rFonts w:asciiTheme="minorHAnsi" w:hAnsiTheme="minorHAnsi" w:cs="Arial"/>
          <w:sz w:val="14"/>
          <w:szCs w:val="14"/>
          <w:lang w:val="kk-KZ"/>
        </w:rPr>
        <w:t>Data of the CIS Statistic</w:t>
      </w:r>
      <w:r w:rsidRPr="00FA45AF">
        <w:rPr>
          <w:rFonts w:asciiTheme="minorHAnsi" w:hAnsiTheme="minorHAnsi" w:cs="Arial"/>
          <w:sz w:val="14"/>
          <w:szCs w:val="14"/>
          <w:lang w:val="en-US"/>
        </w:rPr>
        <w:t>s</w:t>
      </w:r>
      <w:r w:rsidRPr="00FA45AF">
        <w:rPr>
          <w:rFonts w:asciiTheme="minorHAnsi" w:hAnsiTheme="minorHAnsi" w:cs="Arial"/>
          <w:sz w:val="14"/>
          <w:szCs w:val="14"/>
          <w:lang w:val="kk-KZ"/>
        </w:rPr>
        <w:t xml:space="preserve"> Committee</w:t>
      </w:r>
    </w:p>
    <w:p w:rsidR="00F26C49" w:rsidRPr="00FA45AF" w:rsidRDefault="00F26C49" w:rsidP="00F26C49">
      <w:pPr>
        <w:pStyle w:val="a6"/>
        <w:rPr>
          <w:rFonts w:asciiTheme="minorHAnsi" w:hAnsiTheme="minorHAnsi" w:cs="Arial"/>
          <w:sz w:val="14"/>
          <w:szCs w:val="14"/>
          <w:lang w:val="en-GB"/>
        </w:rPr>
      </w:pPr>
      <w:r w:rsidRPr="00FA45AF">
        <w:rPr>
          <w:rFonts w:asciiTheme="minorHAnsi" w:hAnsiTheme="minorHAnsi" w:cs="Arial"/>
          <w:sz w:val="14"/>
          <w:szCs w:val="14"/>
          <w:lang w:val="en-US"/>
        </w:rPr>
        <w:t xml:space="preserve"> a</w:t>
      </w:r>
      <w:r w:rsidRPr="00FA45AF">
        <w:rPr>
          <w:rFonts w:asciiTheme="minorHAnsi" w:hAnsiTheme="minorHAnsi" w:cs="Arial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275"/>
      </w:tblGrid>
      <w:tr w:rsidR="00F26C49" w:rsidRPr="00FA45AF" w:rsidTr="0021058C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26C49" w:rsidRPr="00FA45AF" w:rsidRDefault="00F26C49" w:rsidP="0021058C">
            <w:pPr>
              <w:pStyle w:val="af0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C49" w:rsidRPr="00FA45AF" w:rsidRDefault="00F26C49" w:rsidP="0021058C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C49" w:rsidRPr="00FA45AF" w:rsidRDefault="00F26C49" w:rsidP="0021058C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C49" w:rsidRPr="00FA45AF" w:rsidRDefault="00F26C49" w:rsidP="0021058C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C49" w:rsidRPr="00FA45AF" w:rsidRDefault="00F26C49" w:rsidP="0021058C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49" w:rsidRPr="00FA45AF" w:rsidRDefault="00F26C49" w:rsidP="0021058C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Kyrgyzstan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A64BF8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8,</w:t>
            </w:r>
            <w:r w:rsidR="00A64BF8">
              <w:rPr>
                <w:rFonts w:asciiTheme="minorHAnsi" w:hAnsiTheme="minorHAnsi"/>
                <w:sz w:val="14"/>
                <w:szCs w:val="14"/>
                <w:lang w:val="kk-KZ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8,4</w:t>
            </w:r>
          </w:p>
        </w:tc>
      </w:tr>
      <w:tr w:rsidR="00F26C49" w:rsidRPr="00FA45AF" w:rsidTr="0021058C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97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90,3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8,3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3,8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89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53,1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26C49" w:rsidRPr="00FA45AF" w:rsidTr="0021058C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F26C49" w:rsidRPr="00FA45AF" w:rsidTr="0021058C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shd w:val="clear" w:color="auto" w:fill="FFFF00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105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,6</w:t>
            </w:r>
          </w:p>
        </w:tc>
      </w:tr>
      <w:tr w:rsidR="00F26C49" w:rsidRPr="00FA45AF" w:rsidTr="0021058C"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10,1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</w:t>
            </w:r>
            <w:r w:rsidRPr="00FA45AF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F26C49" w:rsidRPr="00FA45AF" w:rsidTr="0021058C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104,0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F26C49" w:rsidRPr="00FA45AF" w:rsidTr="0021058C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94,6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107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100,6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F26C49" w:rsidRPr="00FA45AF" w:rsidTr="0021058C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center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102,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103,5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 </w:t>
            </w:r>
          </w:p>
        </w:tc>
      </w:tr>
      <w:tr w:rsidR="00F26C49" w:rsidRPr="00FA45AF" w:rsidTr="0021058C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Tot</w:t>
            </w:r>
            <w:r w:rsidRPr="00FA45AF">
              <w:rPr>
                <w:rFonts w:asciiTheme="minorHAnsi" w:hAnsiTheme="minorHAnsi"/>
                <w:sz w:val="14"/>
                <w:szCs w:val="14"/>
              </w:rPr>
              <w:t>а</w:t>
            </w: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73,7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35,3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E43DB0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E43DB0">
              <w:rPr>
                <w:rFonts w:ascii="Calibri" w:hAnsi="Calibri"/>
                <w:sz w:val="14"/>
                <w:szCs w:val="14"/>
                <w:lang w:val="kk-KZ"/>
              </w:rPr>
              <w:t>94,5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26C49" w:rsidRPr="00FA45AF" w:rsidTr="0021058C"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E43DB0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F26C49" w:rsidRPr="00FA45AF" w:rsidTr="0021058C"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124,4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E43DB0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43DB0">
              <w:rPr>
                <w:rFonts w:ascii="Calibri" w:hAnsi="Calibri"/>
                <w:sz w:val="14"/>
                <w:szCs w:val="14"/>
                <w:lang w:val="kk-KZ"/>
              </w:rPr>
              <w:t>135,9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29,9</w:t>
            </w:r>
          </w:p>
        </w:tc>
      </w:tr>
      <w:tr w:rsidR="00F26C49" w:rsidRPr="00FA45AF" w:rsidTr="0021058C"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72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54,0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E43DB0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43DB0">
              <w:rPr>
                <w:rFonts w:ascii="Calibri" w:hAnsi="Calibri"/>
                <w:sz w:val="14"/>
                <w:szCs w:val="14"/>
                <w:lang w:val="kk-KZ"/>
              </w:rPr>
              <w:t>87,5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69,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F26C49" w:rsidRPr="00FA45AF" w:rsidTr="0021058C"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81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25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E43DB0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E43DB0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126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26C49" w:rsidRPr="00FA45AF" w:rsidTr="0021058C"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E43DB0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F26C49" w:rsidRPr="00FA45AF" w:rsidTr="0021058C"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82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40,6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26C49" w:rsidRPr="00E43DB0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43DB0">
              <w:rPr>
                <w:rFonts w:ascii="Calibri" w:hAnsi="Calibri"/>
                <w:sz w:val="14"/>
                <w:szCs w:val="14"/>
                <w:lang w:val="kk-KZ"/>
              </w:rPr>
              <w:t>121,5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115,5</w:t>
            </w:r>
          </w:p>
        </w:tc>
      </w:tr>
      <w:tr w:rsidR="00F26C49" w:rsidRPr="00FA45AF" w:rsidTr="0021058C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US"/>
              </w:rPr>
              <w:t>f</w:t>
            </w: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82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107,0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E43DB0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43DB0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,6</w:t>
            </w:r>
          </w:p>
        </w:tc>
      </w:tr>
    </w:tbl>
    <w:p w:rsidR="00F26C49" w:rsidRPr="00FA45AF" w:rsidRDefault="00F26C49" w:rsidP="00F26C49">
      <w:pPr>
        <w:pStyle w:val="a6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FA45AF">
        <w:rPr>
          <w:rFonts w:asciiTheme="minorHAnsi" w:hAnsiTheme="minorHAnsi" w:cs="Arial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F26C49" w:rsidRPr="00FA45AF" w:rsidTr="0021058C">
        <w:trPr>
          <w:cantSplit/>
          <w:trHeight w:val="224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6C49" w:rsidRPr="00FA45AF" w:rsidRDefault="00F26C49" w:rsidP="0021058C">
            <w:pPr>
              <w:pStyle w:val="a7"/>
              <w:snapToGrid w:val="0"/>
              <w:spacing w:before="100" w:beforeAutospacing="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Ukraine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101,8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99,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107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103,0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1) 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7,8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F26C49" w:rsidRPr="00FA45AF" w:rsidTr="0021058C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11,9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2,7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102,0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5,3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96,5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90,5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65,4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87,3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7,7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F26C49" w:rsidRPr="00FA45AF" w:rsidTr="0021058C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121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) 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120,7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105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109,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</w:t>
            </w:r>
            <w:r w:rsidRPr="00FA45AF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F26C49" w:rsidRPr="00FA45AF" w:rsidTr="0021058C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110,9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109,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105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F26C49" w:rsidRPr="00FA45AF" w:rsidTr="0021058C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72,9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166,4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97,7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9,5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112,6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DB5A23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in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 xml:space="preserve">9 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time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117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26C49" w:rsidRPr="00FA45AF" w:rsidTr="0021058C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111,9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DB5A23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A4403C">
              <w:rPr>
                <w:rFonts w:asciiTheme="minorHAnsi" w:hAnsiTheme="minorHAnsi"/>
                <w:b/>
                <w:i/>
                <w:sz w:val="14"/>
                <w:szCs w:val="14"/>
              </w:rPr>
              <w:t xml:space="preserve">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 xml:space="preserve">6 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time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127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109,0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DB5A23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A4403C">
              <w:rPr>
                <w:rFonts w:asciiTheme="minorHAnsi" w:hAnsiTheme="minorHAnsi"/>
                <w:b/>
                <w:i/>
                <w:sz w:val="14"/>
                <w:szCs w:val="14"/>
              </w:rPr>
              <w:t xml:space="preserve"> </w:t>
            </w:r>
            <w:r w:rsidR="008C27A0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="008C27A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time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28,0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122,6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144,8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F26C49" w:rsidRPr="00FA45AF" w:rsidTr="0021058C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118,9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1110" w:type="dxa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</w:tr>
      <w:tr w:rsidR="00F26C49" w:rsidRPr="00FA45AF" w:rsidTr="0021058C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FA45AF" w:rsidRDefault="00F26C49" w:rsidP="0021058C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A45AF">
              <w:rPr>
                <w:rFonts w:asciiTheme="minorHAnsi" w:hAnsi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31,0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144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6C49" w:rsidRPr="00A4403C" w:rsidRDefault="00F26C49" w:rsidP="00F26C4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</w:tbl>
    <w:p w:rsidR="00F26C49" w:rsidRPr="00A43807" w:rsidRDefault="00F26C49" w:rsidP="00F26C49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1)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January-March 2021 to January-March 2020.</w:t>
      </w:r>
    </w:p>
    <w:p w:rsidR="00F26C49" w:rsidRPr="00A43807" w:rsidRDefault="00F26C49" w:rsidP="00F26C49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 xml:space="preserve"> Goods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loading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F26C49" w:rsidRPr="00A43807" w:rsidRDefault="00F26C49" w:rsidP="00F26C49">
      <w:pPr>
        <w:ind w:left="284" w:firstLine="0"/>
        <w:rPr>
          <w:rFonts w:asciiTheme="minorHAnsi" w:hAnsiTheme="minorHAnsi"/>
          <w:i/>
          <w:sz w:val="14"/>
          <w:szCs w:val="14"/>
          <w:lang w:val="kk-KZ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A43807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By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SNA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methodology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F26C49" w:rsidRPr="00A43807" w:rsidRDefault="00F26C49" w:rsidP="00F26C49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4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January-April 2021 to January-April 2020.</w:t>
      </w:r>
    </w:p>
    <w:p w:rsidR="00F26C49" w:rsidRPr="00A43807" w:rsidRDefault="00F26C49" w:rsidP="00F26C49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5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A43807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Nominal money income as % to the corresponding period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F26C49" w:rsidRPr="00A43807" w:rsidRDefault="00F26C49" w:rsidP="00F26C49">
      <w:pPr>
        <w:tabs>
          <w:tab w:val="left" w:pos="567"/>
        </w:tabs>
        <w:ind w:left="284" w:firstLine="0"/>
        <w:rPr>
          <w:rFonts w:asciiTheme="minorHAnsi" w:hAnsiTheme="minorHAnsi"/>
          <w:i/>
          <w:sz w:val="14"/>
          <w:szCs w:val="14"/>
          <w:lang w:val="en-GB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6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 xml:space="preserve"> Real money income as % to the corresponding period.</w:t>
      </w:r>
    </w:p>
    <w:p w:rsidR="00F26C49" w:rsidRPr="00A43807" w:rsidRDefault="00F26C49" w:rsidP="00F26C49">
      <w:pPr>
        <w:tabs>
          <w:tab w:val="left" w:pos="567"/>
        </w:tabs>
        <w:ind w:left="283" w:firstLine="1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7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Estimate.</w:t>
      </w:r>
    </w:p>
    <w:p w:rsidR="00F26C49" w:rsidRPr="00A43807" w:rsidRDefault="00F26C49" w:rsidP="00F26C49">
      <w:pPr>
        <w:ind w:left="142" w:firstLine="142"/>
        <w:rPr>
          <w:rFonts w:asciiTheme="minorHAnsi" w:hAnsiTheme="minorHAnsi"/>
          <w:i/>
          <w:sz w:val="14"/>
          <w:szCs w:val="14"/>
          <w:vertAlign w:val="superscript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8)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January-April 2021 to January-April 2020.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Given in  comparable  prices.</w:t>
      </w:r>
    </w:p>
    <w:p w:rsidR="00F26C49" w:rsidRPr="00A43807" w:rsidRDefault="00F26C49" w:rsidP="00F26C49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9)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According to the Ministry of Economic Development and Trade of the Republic of Tajikistan.</w:t>
      </w:r>
    </w:p>
    <w:p w:rsidR="00F26C49" w:rsidRPr="00A43807" w:rsidRDefault="00F26C49" w:rsidP="00F26C49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10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A43807">
        <w:rPr>
          <w:rFonts w:asciiTheme="minorHAnsi" w:eastAsia="Calibri" w:hAnsiTheme="minorHAnsi" w:cs="Tahoma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>Including investments in not material actives.</w:t>
      </w:r>
    </w:p>
    <w:p w:rsidR="00F26C49" w:rsidRPr="00A43807" w:rsidRDefault="00F26C49" w:rsidP="00F26C49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Revenues of trade enterprises from sale of goods without cars and motorcycles.</w:t>
      </w:r>
    </w:p>
    <w:p w:rsidR="00F26C49" w:rsidRPr="00A43807" w:rsidRDefault="00F26C49" w:rsidP="00F26C49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2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Average for the period.</w:t>
      </w:r>
    </w:p>
    <w:p w:rsidR="00F26C49" w:rsidRPr="00A43807" w:rsidRDefault="00F26C49" w:rsidP="00F26C49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en-US"/>
        </w:rPr>
        <w:t>3</w:t>
      </w:r>
      <w:r w:rsidRPr="00A4380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January-April 2021 to January-April 2020.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According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to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data provided by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 xml:space="preserve">the 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 xml:space="preserve">Bank 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Russia’s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balance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A43807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A43807">
        <w:rPr>
          <w:rFonts w:asciiTheme="minorHAnsi" w:hAnsiTheme="minorHAnsi"/>
          <w:i/>
          <w:sz w:val="14"/>
          <w:szCs w:val="14"/>
          <w:lang w:val="en-GB"/>
        </w:rPr>
        <w:t>payments.</w:t>
      </w:r>
    </w:p>
    <w:p w:rsidR="00F26C49" w:rsidRPr="00A43807" w:rsidRDefault="00F26C49" w:rsidP="00F26C49">
      <w:pPr>
        <w:ind w:firstLine="284"/>
        <w:rPr>
          <w:rStyle w:val="hps"/>
          <w:rFonts w:asciiTheme="minorHAnsi" w:hAnsiTheme="minorHAnsi" w:cs="Arial"/>
          <w:i/>
          <w:sz w:val="14"/>
          <w:szCs w:val="14"/>
          <w:lang w:val="en-US"/>
        </w:rPr>
      </w:pPr>
      <w:r w:rsidRPr="00A43807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Note: Data for Ukraine are</w:t>
      </w:r>
      <w:r w:rsidRPr="00A43807">
        <w:rPr>
          <w:rStyle w:val="hps"/>
          <w:rFonts w:asciiTheme="minorHAnsi" w:hAnsiTheme="minorHAnsi" w:cs="Arial"/>
          <w:i/>
          <w:sz w:val="14"/>
          <w:szCs w:val="14"/>
          <w:lang w:val="kk-KZ"/>
        </w:rPr>
        <w:t xml:space="preserve"> </w:t>
      </w:r>
      <w:r w:rsidRPr="00A43807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given from the official website</w:t>
      </w:r>
      <w:r w:rsidRPr="00A43807">
        <w:rPr>
          <w:rStyle w:val="hps"/>
          <w:rFonts w:asciiTheme="minorHAnsi" w:hAnsiTheme="minorHAnsi" w:cs="Arial"/>
          <w:i/>
          <w:sz w:val="14"/>
          <w:szCs w:val="14"/>
          <w:lang w:val="kk-KZ"/>
        </w:rPr>
        <w:t xml:space="preserve"> </w:t>
      </w:r>
      <w:r w:rsidRPr="00A43807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.of the State Statistics Service of Ukraine.</w:t>
      </w:r>
    </w:p>
    <w:p w:rsidR="00F26C49" w:rsidRPr="00A43807" w:rsidRDefault="00F26C49" w:rsidP="00F26C49">
      <w:pPr>
        <w:ind w:firstLine="284"/>
        <w:rPr>
          <w:rStyle w:val="hps"/>
          <w:rFonts w:asciiTheme="minorHAnsi" w:hAnsiTheme="minorHAnsi" w:cs="Arial"/>
          <w:i/>
          <w:sz w:val="14"/>
          <w:szCs w:val="14"/>
          <w:lang w:val="en-US"/>
        </w:rPr>
      </w:pPr>
    </w:p>
    <w:p w:rsidR="00CE2B96" w:rsidRPr="00A666E7" w:rsidRDefault="004827E0" w:rsidP="0095444D">
      <w:pPr>
        <w:pStyle w:val="a6"/>
        <w:pageBreakBefore/>
        <w:widowControl w:val="0"/>
        <w:spacing w:before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A666E7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4827E0" w:rsidRPr="00A666E7" w:rsidRDefault="004827E0" w:rsidP="004827E0">
      <w:pPr>
        <w:pStyle w:val="a7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A666E7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CE2B96" w:rsidRPr="00A666E7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A666E7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4670C6" w:rsidRPr="00A666E7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r w:rsidR="00E43DB0" w:rsidRPr="00A666E7">
        <w:rPr>
          <w:rFonts w:asciiTheme="minorHAnsi" w:hAnsiTheme="minorHAnsi" w:cs="Calibri"/>
          <w:b/>
          <w:sz w:val="18"/>
          <w:szCs w:val="18"/>
          <w:lang w:val="en-US"/>
        </w:rPr>
        <w:t>June</w:t>
      </w:r>
      <w:r w:rsidR="00974059" w:rsidRPr="00A666E7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A666E7">
        <w:rPr>
          <w:rFonts w:asciiTheme="minorHAnsi" w:hAnsiTheme="minorHAnsi" w:cs="Calibri"/>
          <w:b/>
          <w:sz w:val="18"/>
          <w:szCs w:val="18"/>
          <w:lang w:val="en-US"/>
        </w:rPr>
        <w:t>20</w:t>
      </w:r>
      <w:r w:rsidR="0091359D" w:rsidRPr="00A666E7">
        <w:rPr>
          <w:rFonts w:asciiTheme="minorHAnsi" w:hAnsiTheme="minorHAnsi" w:cs="Calibri"/>
          <w:b/>
          <w:sz w:val="18"/>
          <w:szCs w:val="18"/>
          <w:lang w:val="en-US"/>
        </w:rPr>
        <w:t>2</w:t>
      </w:r>
      <w:r w:rsidR="00FB5E65" w:rsidRPr="00A666E7">
        <w:rPr>
          <w:rFonts w:asciiTheme="minorHAnsi" w:hAnsiTheme="minorHAnsi" w:cs="Calibri"/>
          <w:b/>
          <w:sz w:val="18"/>
          <w:szCs w:val="18"/>
          <w:lang w:val="en-US"/>
        </w:rPr>
        <w:t>1</w:t>
      </w:r>
    </w:p>
    <w:p w:rsidR="006E321A" w:rsidRPr="00A666E7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A666E7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7C7D87" w:rsidRPr="00A666E7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A666E7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A666E7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A666E7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7C7D87" w:rsidRPr="00A666E7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A666E7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A666E7" w:rsidRDefault="00A33607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</w:t>
            </w:r>
            <w:r w:rsidR="000E4546"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hat</w:t>
            </w:r>
          </w:p>
          <w:p w:rsidR="007130DB" w:rsidRPr="00E66020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A666E7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="00A33607" w:rsidRPr="00A666E7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7C7D87" w:rsidRPr="00A666E7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A666E7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Demographic </w:t>
            </w:r>
            <w:r w:rsidR="006D40CD"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</w:t>
            </w:r>
          </w:p>
          <w:p w:rsidR="00BB39A1" w:rsidRPr="00A666E7" w:rsidRDefault="00BB39A1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Crim</w:t>
            </w:r>
            <w:r w:rsidR="006D40CD"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inality</w:t>
            </w:r>
          </w:p>
        </w:tc>
        <w:tc>
          <w:tcPr>
            <w:tcW w:w="4259" w:type="dxa"/>
            <w:shd w:val="clear" w:color="auto" w:fill="auto"/>
          </w:tcPr>
          <w:p w:rsidR="00BB39A1" w:rsidRPr="00A666E7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7130DB" w:rsidRPr="00A666E7" w:rsidRDefault="00A33607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A666E7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A666E7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7C7D87" w:rsidRPr="00A666E7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A666E7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BB39A1" w:rsidRPr="00A666E7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A666E7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7130DB" w:rsidRPr="00A666E7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A666E7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7C7D87" w:rsidRPr="00A666E7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A666E7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A666E7" w:rsidRDefault="008452BE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 Kuanyshbek</w:t>
            </w:r>
          </w:p>
          <w:p w:rsidR="007130DB" w:rsidRPr="00A666E7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573BA9" w:rsidRPr="00A666E7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7C7D87" w:rsidRPr="00A666E7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A666E7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productby method of production</w:t>
            </w:r>
          </w:p>
          <w:p w:rsidR="003222BC" w:rsidRPr="00A666E7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880E86" w:rsidRPr="00A666E7" w:rsidRDefault="009F0573" w:rsidP="00013F0D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A666E7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A666E7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6D40CD" w:rsidRPr="00A666E7" w:rsidRDefault="006D40CD" w:rsidP="006D40C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6D40CD" w:rsidRPr="00A666E7" w:rsidRDefault="006D40CD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Style w:val="22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CE2B96" w:rsidRPr="00A666E7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Na</w:t>
            </w:r>
            <w:r w:rsidR="00A53B47"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ip</w:t>
            </w:r>
            <w:r w:rsidR="00A53B47"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b</w:t>
            </w: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ekov Aset</w:t>
            </w:r>
          </w:p>
          <w:p w:rsidR="00CE2B96" w:rsidRPr="00A666E7" w:rsidRDefault="00AC2517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national accounts s</w:t>
            </w:r>
            <w:r w:rsidR="00A33607"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tatistics</w:t>
            </w:r>
          </w:p>
        </w:tc>
        <w:tc>
          <w:tcPr>
            <w:tcW w:w="1541" w:type="dxa"/>
            <w:shd w:val="clear" w:color="auto" w:fill="auto"/>
          </w:tcPr>
          <w:p w:rsidR="00CE2B96" w:rsidRPr="00A666E7" w:rsidRDefault="00CE2B96" w:rsidP="00767DB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767DB1"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502</w:t>
            </w:r>
          </w:p>
        </w:tc>
      </w:tr>
      <w:tr w:rsidR="007C7D87" w:rsidRPr="00A666E7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A666E7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A666E7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7130DB" w:rsidRPr="00A666E7" w:rsidRDefault="00AC251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A666E7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7C7D87" w:rsidRPr="00A666E7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A666E7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A666E7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A666E7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A666E7">
              <w:rPr>
                <w:rStyle w:val="FontStyle177"/>
                <w:rFonts w:asciiTheme="minorHAnsi" w:hAnsi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D706B7" w:rsidRPr="00A666E7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A666E7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A666E7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A666E7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573BA9" w:rsidRPr="00A666E7" w:rsidRDefault="00AC251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A666E7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7C7D87" w:rsidRPr="00A666E7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A666E7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15117B" w:rsidRPr="00A666E7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A666E7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7130DB" w:rsidRPr="00A666E7" w:rsidRDefault="0015117B" w:rsidP="00013F0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 w:eastAsia="ru-RU"/>
              </w:rPr>
            </w:pPr>
            <w:r w:rsidRPr="00A666E7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A666E7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A666E7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AC2517" w:rsidRPr="00A666E7" w:rsidRDefault="00AC2517" w:rsidP="00AC2517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production and</w:t>
            </w:r>
          </w:p>
          <w:p w:rsidR="00573BA9" w:rsidRPr="00A666E7" w:rsidRDefault="00AC2517" w:rsidP="00AC251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666E7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A666E7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A666E7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A666E7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CE2B96" w:rsidRPr="00A666E7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3F3064" w:rsidRPr="00A666E7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A666E7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A666E7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:rsidR="00BB39A1" w:rsidRPr="00A666E7" w:rsidRDefault="00BB39A1" w:rsidP="0023107B">
      <w:pPr>
        <w:pStyle w:val="afd"/>
        <w:ind w:firstLine="0"/>
        <w:rPr>
          <w:rStyle w:val="afc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BB39A1" w:rsidRPr="00A666E7" w:rsidSect="00DF6954">
      <w:footerReference w:type="even" r:id="rId12"/>
      <w:footerReference w:type="default" r:id="rId13"/>
      <w:pgSz w:w="11906" w:h="16838"/>
      <w:pgMar w:top="1021" w:right="851" w:bottom="1021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23B" w:rsidRDefault="0036123B" w:rsidP="006464EB">
      <w:pPr>
        <w:pStyle w:val="af0"/>
      </w:pPr>
      <w:r>
        <w:separator/>
      </w:r>
    </w:p>
  </w:endnote>
  <w:endnote w:type="continuationSeparator" w:id="1">
    <w:p w:rsidR="0036123B" w:rsidRDefault="0036123B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9F" w:rsidRDefault="00D92147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D7239F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D7239F">
      <w:rPr>
        <w:rStyle w:val="afb"/>
        <w:noProof/>
      </w:rPr>
      <w:t>1</w:t>
    </w:r>
    <w:r>
      <w:rPr>
        <w:rStyle w:val="afb"/>
      </w:rPr>
      <w:fldChar w:fldCharType="end"/>
    </w:r>
  </w:p>
  <w:p w:rsidR="00D7239F" w:rsidRDefault="00D7239F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9F" w:rsidRPr="00816DC6" w:rsidRDefault="00D92147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="00D7239F"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C21D65">
      <w:rPr>
        <w:rFonts w:ascii="Calibri" w:hAnsi="Calibri"/>
        <w:b/>
        <w:noProof/>
        <w:sz w:val="14"/>
        <w:szCs w:val="14"/>
      </w:rPr>
      <w:t>7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23B" w:rsidRDefault="0036123B" w:rsidP="006464EB">
      <w:pPr>
        <w:pStyle w:val="af0"/>
      </w:pPr>
      <w:r>
        <w:separator/>
      </w:r>
    </w:p>
  </w:footnote>
  <w:footnote w:type="continuationSeparator" w:id="1">
    <w:p w:rsidR="0036123B" w:rsidRDefault="0036123B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hideGrammaticalErrors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5798"/>
    <w:rsid w:val="000005B2"/>
    <w:rsid w:val="00000652"/>
    <w:rsid w:val="00000839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A78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CB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4EE"/>
    <w:rsid w:val="0001289D"/>
    <w:rsid w:val="00012F81"/>
    <w:rsid w:val="000130A1"/>
    <w:rsid w:val="000133A0"/>
    <w:rsid w:val="0001341E"/>
    <w:rsid w:val="00013F0D"/>
    <w:rsid w:val="00014041"/>
    <w:rsid w:val="00014502"/>
    <w:rsid w:val="00014744"/>
    <w:rsid w:val="00014A1A"/>
    <w:rsid w:val="00014AF0"/>
    <w:rsid w:val="00014DB1"/>
    <w:rsid w:val="000150BB"/>
    <w:rsid w:val="00015483"/>
    <w:rsid w:val="0001555B"/>
    <w:rsid w:val="000157F5"/>
    <w:rsid w:val="00015FC2"/>
    <w:rsid w:val="000161D7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CE3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762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6DEC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7FF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A0"/>
    <w:rsid w:val="000517B6"/>
    <w:rsid w:val="00051BD0"/>
    <w:rsid w:val="000524F0"/>
    <w:rsid w:val="000526A3"/>
    <w:rsid w:val="00052AB2"/>
    <w:rsid w:val="00052B41"/>
    <w:rsid w:val="00052B68"/>
    <w:rsid w:val="00052BF8"/>
    <w:rsid w:val="00053507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B0E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6F8"/>
    <w:rsid w:val="00073DF1"/>
    <w:rsid w:val="00073F04"/>
    <w:rsid w:val="00074065"/>
    <w:rsid w:val="0007429B"/>
    <w:rsid w:val="000749D0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01A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0E8"/>
    <w:rsid w:val="000866F1"/>
    <w:rsid w:val="000867E5"/>
    <w:rsid w:val="00086899"/>
    <w:rsid w:val="000869D0"/>
    <w:rsid w:val="00086A8F"/>
    <w:rsid w:val="00087488"/>
    <w:rsid w:val="0008751D"/>
    <w:rsid w:val="0008770F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3C7"/>
    <w:rsid w:val="000915CF"/>
    <w:rsid w:val="0009190D"/>
    <w:rsid w:val="00091EBE"/>
    <w:rsid w:val="00092189"/>
    <w:rsid w:val="000922A2"/>
    <w:rsid w:val="000922F6"/>
    <w:rsid w:val="0009239D"/>
    <w:rsid w:val="00092E58"/>
    <w:rsid w:val="00093311"/>
    <w:rsid w:val="00093960"/>
    <w:rsid w:val="00093C2B"/>
    <w:rsid w:val="00093F0A"/>
    <w:rsid w:val="00093F14"/>
    <w:rsid w:val="00093FEC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0AD"/>
    <w:rsid w:val="000A0375"/>
    <w:rsid w:val="000A03BC"/>
    <w:rsid w:val="000A073B"/>
    <w:rsid w:val="000A0819"/>
    <w:rsid w:val="000A0867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05B"/>
    <w:rsid w:val="000A43C7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2CD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9EA"/>
    <w:rsid w:val="000B2F3C"/>
    <w:rsid w:val="000B3122"/>
    <w:rsid w:val="000B3228"/>
    <w:rsid w:val="000B498E"/>
    <w:rsid w:val="000B4A34"/>
    <w:rsid w:val="000B4A39"/>
    <w:rsid w:val="000B4EC1"/>
    <w:rsid w:val="000B5202"/>
    <w:rsid w:val="000B58B5"/>
    <w:rsid w:val="000B5BEF"/>
    <w:rsid w:val="000B6332"/>
    <w:rsid w:val="000B65F2"/>
    <w:rsid w:val="000B7311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2F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429"/>
    <w:rsid w:val="000C7EF8"/>
    <w:rsid w:val="000D0313"/>
    <w:rsid w:val="000D0413"/>
    <w:rsid w:val="000D06C7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2D56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3E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4546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47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46B"/>
    <w:rsid w:val="000F3709"/>
    <w:rsid w:val="000F3733"/>
    <w:rsid w:val="000F3862"/>
    <w:rsid w:val="000F3A49"/>
    <w:rsid w:val="000F3F4E"/>
    <w:rsid w:val="000F3FDC"/>
    <w:rsid w:val="000F462E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119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64FE"/>
    <w:rsid w:val="00107330"/>
    <w:rsid w:val="0010767B"/>
    <w:rsid w:val="00107C45"/>
    <w:rsid w:val="00107CEF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33"/>
    <w:rsid w:val="00112B5A"/>
    <w:rsid w:val="00112BFD"/>
    <w:rsid w:val="0011300F"/>
    <w:rsid w:val="0011317E"/>
    <w:rsid w:val="001133CE"/>
    <w:rsid w:val="001133EF"/>
    <w:rsid w:val="001135AB"/>
    <w:rsid w:val="00113ABA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5B8"/>
    <w:rsid w:val="001207F4"/>
    <w:rsid w:val="00120CFF"/>
    <w:rsid w:val="00120DC5"/>
    <w:rsid w:val="00121175"/>
    <w:rsid w:val="0012135A"/>
    <w:rsid w:val="00121452"/>
    <w:rsid w:val="0012173E"/>
    <w:rsid w:val="00121B96"/>
    <w:rsid w:val="00121D06"/>
    <w:rsid w:val="00121E4E"/>
    <w:rsid w:val="001220B3"/>
    <w:rsid w:val="001221C4"/>
    <w:rsid w:val="001221DE"/>
    <w:rsid w:val="00122591"/>
    <w:rsid w:val="001226E6"/>
    <w:rsid w:val="00122D7F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22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DE8"/>
    <w:rsid w:val="00127ECE"/>
    <w:rsid w:val="00127F3C"/>
    <w:rsid w:val="0013028E"/>
    <w:rsid w:val="00130325"/>
    <w:rsid w:val="0013047D"/>
    <w:rsid w:val="0013051F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942"/>
    <w:rsid w:val="00133A73"/>
    <w:rsid w:val="00133C69"/>
    <w:rsid w:val="00133F7A"/>
    <w:rsid w:val="00134052"/>
    <w:rsid w:val="00134087"/>
    <w:rsid w:val="0013438F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059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4A0"/>
    <w:rsid w:val="00144A6A"/>
    <w:rsid w:val="00144B03"/>
    <w:rsid w:val="00144B7A"/>
    <w:rsid w:val="00144ED1"/>
    <w:rsid w:val="0014575A"/>
    <w:rsid w:val="00145A73"/>
    <w:rsid w:val="00145DD1"/>
    <w:rsid w:val="00145E80"/>
    <w:rsid w:val="001460C3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5E3"/>
    <w:rsid w:val="0015181C"/>
    <w:rsid w:val="00151F89"/>
    <w:rsid w:val="001521D5"/>
    <w:rsid w:val="001527A5"/>
    <w:rsid w:val="001527AB"/>
    <w:rsid w:val="00152A31"/>
    <w:rsid w:val="001534AC"/>
    <w:rsid w:val="00153817"/>
    <w:rsid w:val="00153B11"/>
    <w:rsid w:val="00153F03"/>
    <w:rsid w:val="0015412E"/>
    <w:rsid w:val="00154396"/>
    <w:rsid w:val="00154872"/>
    <w:rsid w:val="00154C77"/>
    <w:rsid w:val="001550CB"/>
    <w:rsid w:val="001551E2"/>
    <w:rsid w:val="0015544C"/>
    <w:rsid w:val="00155967"/>
    <w:rsid w:val="00155ADE"/>
    <w:rsid w:val="00155B5D"/>
    <w:rsid w:val="001567F2"/>
    <w:rsid w:val="0015764D"/>
    <w:rsid w:val="001576AA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176"/>
    <w:rsid w:val="0016620A"/>
    <w:rsid w:val="00166775"/>
    <w:rsid w:val="001668B5"/>
    <w:rsid w:val="00166A85"/>
    <w:rsid w:val="001675E9"/>
    <w:rsid w:val="00167864"/>
    <w:rsid w:val="00167E98"/>
    <w:rsid w:val="00167FCA"/>
    <w:rsid w:val="00170100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3FAA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556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80"/>
    <w:rsid w:val="00181CED"/>
    <w:rsid w:val="00181D81"/>
    <w:rsid w:val="001820BF"/>
    <w:rsid w:val="00182449"/>
    <w:rsid w:val="001829B1"/>
    <w:rsid w:val="00182AAF"/>
    <w:rsid w:val="00183556"/>
    <w:rsid w:val="001838BD"/>
    <w:rsid w:val="00183BC5"/>
    <w:rsid w:val="001840A3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962"/>
    <w:rsid w:val="00186BB7"/>
    <w:rsid w:val="00186BCD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79D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564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97556"/>
    <w:rsid w:val="001A031D"/>
    <w:rsid w:val="001A0487"/>
    <w:rsid w:val="001A0598"/>
    <w:rsid w:val="001A0A62"/>
    <w:rsid w:val="001A16C6"/>
    <w:rsid w:val="001A1E29"/>
    <w:rsid w:val="001A2597"/>
    <w:rsid w:val="001A2866"/>
    <w:rsid w:val="001A2A78"/>
    <w:rsid w:val="001A2C65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1F5B"/>
    <w:rsid w:val="001B2051"/>
    <w:rsid w:val="001B23E5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0A94"/>
    <w:rsid w:val="001C1203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C28"/>
    <w:rsid w:val="001C5EED"/>
    <w:rsid w:val="001C61D3"/>
    <w:rsid w:val="001C6461"/>
    <w:rsid w:val="001C6480"/>
    <w:rsid w:val="001C6811"/>
    <w:rsid w:val="001C728B"/>
    <w:rsid w:val="001C794B"/>
    <w:rsid w:val="001C7D0E"/>
    <w:rsid w:val="001D025E"/>
    <w:rsid w:val="001D0A29"/>
    <w:rsid w:val="001D0AEA"/>
    <w:rsid w:val="001D1573"/>
    <w:rsid w:val="001D18D1"/>
    <w:rsid w:val="001D1914"/>
    <w:rsid w:val="001D1C7C"/>
    <w:rsid w:val="001D25DE"/>
    <w:rsid w:val="001D2B3A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B86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33C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5ADB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6EF"/>
    <w:rsid w:val="001F1863"/>
    <w:rsid w:val="001F21C5"/>
    <w:rsid w:val="001F24FC"/>
    <w:rsid w:val="001F2748"/>
    <w:rsid w:val="001F2753"/>
    <w:rsid w:val="001F292D"/>
    <w:rsid w:val="001F29E8"/>
    <w:rsid w:val="001F2CA6"/>
    <w:rsid w:val="001F2E1B"/>
    <w:rsid w:val="001F2FD9"/>
    <w:rsid w:val="001F31B4"/>
    <w:rsid w:val="001F3639"/>
    <w:rsid w:val="001F3BF3"/>
    <w:rsid w:val="001F4110"/>
    <w:rsid w:val="001F4195"/>
    <w:rsid w:val="001F49B1"/>
    <w:rsid w:val="001F4CE5"/>
    <w:rsid w:val="001F4E02"/>
    <w:rsid w:val="001F4E6F"/>
    <w:rsid w:val="001F4EA6"/>
    <w:rsid w:val="001F5054"/>
    <w:rsid w:val="001F5521"/>
    <w:rsid w:val="001F5584"/>
    <w:rsid w:val="001F57CB"/>
    <w:rsid w:val="001F59D8"/>
    <w:rsid w:val="001F5D59"/>
    <w:rsid w:val="001F6451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0C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58C"/>
    <w:rsid w:val="002107C6"/>
    <w:rsid w:val="00210B22"/>
    <w:rsid w:val="002110A8"/>
    <w:rsid w:val="00211223"/>
    <w:rsid w:val="00211F17"/>
    <w:rsid w:val="002121D2"/>
    <w:rsid w:val="002127ED"/>
    <w:rsid w:val="00212EB7"/>
    <w:rsid w:val="002130AF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3E5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993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6E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07B"/>
    <w:rsid w:val="00231226"/>
    <w:rsid w:val="002312C7"/>
    <w:rsid w:val="0023159C"/>
    <w:rsid w:val="00231A42"/>
    <w:rsid w:val="00231F1C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5E9"/>
    <w:rsid w:val="00240707"/>
    <w:rsid w:val="00240B0D"/>
    <w:rsid w:val="002414A2"/>
    <w:rsid w:val="002417CF"/>
    <w:rsid w:val="00241A7E"/>
    <w:rsid w:val="00241DFC"/>
    <w:rsid w:val="00242030"/>
    <w:rsid w:val="0024205B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4ECE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245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6C50"/>
    <w:rsid w:val="00257207"/>
    <w:rsid w:val="002578D7"/>
    <w:rsid w:val="00257AF3"/>
    <w:rsid w:val="0026027F"/>
    <w:rsid w:val="002602E6"/>
    <w:rsid w:val="00260427"/>
    <w:rsid w:val="0026082C"/>
    <w:rsid w:val="00260879"/>
    <w:rsid w:val="00260887"/>
    <w:rsid w:val="00260B70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497"/>
    <w:rsid w:val="00263DDA"/>
    <w:rsid w:val="00263E28"/>
    <w:rsid w:val="00263EDB"/>
    <w:rsid w:val="0026413A"/>
    <w:rsid w:val="002642CE"/>
    <w:rsid w:val="002645F0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5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499"/>
    <w:rsid w:val="00267653"/>
    <w:rsid w:val="00267865"/>
    <w:rsid w:val="002679E9"/>
    <w:rsid w:val="00267F70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459"/>
    <w:rsid w:val="0027481E"/>
    <w:rsid w:val="002749FB"/>
    <w:rsid w:val="00274F40"/>
    <w:rsid w:val="002750B0"/>
    <w:rsid w:val="0027550D"/>
    <w:rsid w:val="00275718"/>
    <w:rsid w:val="00275868"/>
    <w:rsid w:val="00275B19"/>
    <w:rsid w:val="00275BEA"/>
    <w:rsid w:val="00275E31"/>
    <w:rsid w:val="00275F1B"/>
    <w:rsid w:val="00275FDA"/>
    <w:rsid w:val="002761D0"/>
    <w:rsid w:val="00276419"/>
    <w:rsid w:val="002764C1"/>
    <w:rsid w:val="002765E5"/>
    <w:rsid w:val="002766DF"/>
    <w:rsid w:val="002767C5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77FDB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408"/>
    <w:rsid w:val="00284732"/>
    <w:rsid w:val="00284F0F"/>
    <w:rsid w:val="002850DF"/>
    <w:rsid w:val="00285127"/>
    <w:rsid w:val="00285563"/>
    <w:rsid w:val="0028593D"/>
    <w:rsid w:val="002859DB"/>
    <w:rsid w:val="00285A62"/>
    <w:rsid w:val="00286163"/>
    <w:rsid w:val="00286536"/>
    <w:rsid w:val="002867D6"/>
    <w:rsid w:val="00286B1B"/>
    <w:rsid w:val="00286BAE"/>
    <w:rsid w:val="00286BBF"/>
    <w:rsid w:val="00286C4F"/>
    <w:rsid w:val="00286E22"/>
    <w:rsid w:val="00286E2A"/>
    <w:rsid w:val="00286EAB"/>
    <w:rsid w:val="00286F66"/>
    <w:rsid w:val="00287208"/>
    <w:rsid w:val="002876B3"/>
    <w:rsid w:val="0028787A"/>
    <w:rsid w:val="00290012"/>
    <w:rsid w:val="00290051"/>
    <w:rsid w:val="00290785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34EB"/>
    <w:rsid w:val="00294348"/>
    <w:rsid w:val="002946BA"/>
    <w:rsid w:val="00294DBF"/>
    <w:rsid w:val="00295416"/>
    <w:rsid w:val="00295B1D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55F"/>
    <w:rsid w:val="002A3CB3"/>
    <w:rsid w:val="002A3D39"/>
    <w:rsid w:val="002A430E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7C5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5F2"/>
    <w:rsid w:val="002B5C52"/>
    <w:rsid w:val="002B5C96"/>
    <w:rsid w:val="002B5CC1"/>
    <w:rsid w:val="002B6639"/>
    <w:rsid w:val="002B690B"/>
    <w:rsid w:val="002B6E56"/>
    <w:rsid w:val="002B7040"/>
    <w:rsid w:val="002B71C4"/>
    <w:rsid w:val="002B739B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196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25F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12"/>
    <w:rsid w:val="002D0CAD"/>
    <w:rsid w:val="002D0E80"/>
    <w:rsid w:val="002D124D"/>
    <w:rsid w:val="002D160F"/>
    <w:rsid w:val="002D1EC4"/>
    <w:rsid w:val="002D206A"/>
    <w:rsid w:val="002D241A"/>
    <w:rsid w:val="002D2C1A"/>
    <w:rsid w:val="002D3131"/>
    <w:rsid w:val="002D31AC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6F2"/>
    <w:rsid w:val="002D57AF"/>
    <w:rsid w:val="002D5C7F"/>
    <w:rsid w:val="002D5CFE"/>
    <w:rsid w:val="002D6065"/>
    <w:rsid w:val="002D6501"/>
    <w:rsid w:val="002D66D9"/>
    <w:rsid w:val="002D6707"/>
    <w:rsid w:val="002D6C9F"/>
    <w:rsid w:val="002D6DF1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1C65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508"/>
    <w:rsid w:val="002E3664"/>
    <w:rsid w:val="002E379B"/>
    <w:rsid w:val="002E3BDF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E7F9A"/>
    <w:rsid w:val="002F002E"/>
    <w:rsid w:val="002F053A"/>
    <w:rsid w:val="002F0C2D"/>
    <w:rsid w:val="002F11A7"/>
    <w:rsid w:val="002F1672"/>
    <w:rsid w:val="002F1D96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4F0C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452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4EAF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D2A"/>
    <w:rsid w:val="00307F16"/>
    <w:rsid w:val="00310260"/>
    <w:rsid w:val="0031040B"/>
    <w:rsid w:val="00310C41"/>
    <w:rsid w:val="00310E24"/>
    <w:rsid w:val="00310E46"/>
    <w:rsid w:val="0031191D"/>
    <w:rsid w:val="00311AB8"/>
    <w:rsid w:val="00311B74"/>
    <w:rsid w:val="00311EA3"/>
    <w:rsid w:val="00312094"/>
    <w:rsid w:val="00312815"/>
    <w:rsid w:val="00312AD3"/>
    <w:rsid w:val="00312C0B"/>
    <w:rsid w:val="003132E9"/>
    <w:rsid w:val="00313525"/>
    <w:rsid w:val="00313682"/>
    <w:rsid w:val="00313717"/>
    <w:rsid w:val="00313DD5"/>
    <w:rsid w:val="00313FD3"/>
    <w:rsid w:val="003141B9"/>
    <w:rsid w:val="00314DE3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09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5C8B"/>
    <w:rsid w:val="00326306"/>
    <w:rsid w:val="00326765"/>
    <w:rsid w:val="00327680"/>
    <w:rsid w:val="003278F9"/>
    <w:rsid w:val="00327D59"/>
    <w:rsid w:val="00327E6C"/>
    <w:rsid w:val="0033045D"/>
    <w:rsid w:val="00330E93"/>
    <w:rsid w:val="003310DC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4D21"/>
    <w:rsid w:val="00335159"/>
    <w:rsid w:val="003351C5"/>
    <w:rsid w:val="003351F0"/>
    <w:rsid w:val="00335377"/>
    <w:rsid w:val="0033554E"/>
    <w:rsid w:val="003356CB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399"/>
    <w:rsid w:val="003404F8"/>
    <w:rsid w:val="003406D2"/>
    <w:rsid w:val="0034071E"/>
    <w:rsid w:val="003409F2"/>
    <w:rsid w:val="00340AC6"/>
    <w:rsid w:val="00340E0F"/>
    <w:rsid w:val="00340F0F"/>
    <w:rsid w:val="00341299"/>
    <w:rsid w:val="003416E0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2E99"/>
    <w:rsid w:val="0034323A"/>
    <w:rsid w:val="003432DD"/>
    <w:rsid w:val="003436DE"/>
    <w:rsid w:val="00343967"/>
    <w:rsid w:val="00343F17"/>
    <w:rsid w:val="003444D7"/>
    <w:rsid w:val="003444DE"/>
    <w:rsid w:val="00344CDC"/>
    <w:rsid w:val="003451BB"/>
    <w:rsid w:val="003455C8"/>
    <w:rsid w:val="0034563B"/>
    <w:rsid w:val="003457AA"/>
    <w:rsid w:val="00345E2C"/>
    <w:rsid w:val="003466E9"/>
    <w:rsid w:val="00346A3B"/>
    <w:rsid w:val="00346E11"/>
    <w:rsid w:val="00346F71"/>
    <w:rsid w:val="00346FC3"/>
    <w:rsid w:val="00347022"/>
    <w:rsid w:val="00347293"/>
    <w:rsid w:val="00347433"/>
    <w:rsid w:val="003474C9"/>
    <w:rsid w:val="003477F5"/>
    <w:rsid w:val="00347C2F"/>
    <w:rsid w:val="00347C36"/>
    <w:rsid w:val="00350022"/>
    <w:rsid w:val="00350148"/>
    <w:rsid w:val="00350D27"/>
    <w:rsid w:val="00351300"/>
    <w:rsid w:val="003514B3"/>
    <w:rsid w:val="00351798"/>
    <w:rsid w:val="00351B39"/>
    <w:rsid w:val="00351B92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6A"/>
    <w:rsid w:val="003548B0"/>
    <w:rsid w:val="00354B07"/>
    <w:rsid w:val="003555B9"/>
    <w:rsid w:val="003557A0"/>
    <w:rsid w:val="00355A12"/>
    <w:rsid w:val="00355DDE"/>
    <w:rsid w:val="00355E11"/>
    <w:rsid w:val="00355E57"/>
    <w:rsid w:val="00355E6A"/>
    <w:rsid w:val="00356367"/>
    <w:rsid w:val="00356522"/>
    <w:rsid w:val="00356BD0"/>
    <w:rsid w:val="00356DC5"/>
    <w:rsid w:val="00356F9E"/>
    <w:rsid w:val="00357408"/>
    <w:rsid w:val="003574DD"/>
    <w:rsid w:val="003577E7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23B"/>
    <w:rsid w:val="003613D2"/>
    <w:rsid w:val="0036199A"/>
    <w:rsid w:val="00361AC7"/>
    <w:rsid w:val="00361EBB"/>
    <w:rsid w:val="00361F05"/>
    <w:rsid w:val="00361F7C"/>
    <w:rsid w:val="00361FFE"/>
    <w:rsid w:val="003620DD"/>
    <w:rsid w:val="0036228C"/>
    <w:rsid w:val="00362409"/>
    <w:rsid w:val="00362761"/>
    <w:rsid w:val="003631F4"/>
    <w:rsid w:val="0036357D"/>
    <w:rsid w:val="003635C3"/>
    <w:rsid w:val="00363638"/>
    <w:rsid w:val="003637AD"/>
    <w:rsid w:val="00363876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6C65"/>
    <w:rsid w:val="0036717F"/>
    <w:rsid w:val="003672DD"/>
    <w:rsid w:val="00367C81"/>
    <w:rsid w:val="00370095"/>
    <w:rsid w:val="003705E7"/>
    <w:rsid w:val="00370781"/>
    <w:rsid w:val="00370DA5"/>
    <w:rsid w:val="00371F22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4B82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8B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CF1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4A9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1E29"/>
    <w:rsid w:val="00392536"/>
    <w:rsid w:val="00392696"/>
    <w:rsid w:val="0039287F"/>
    <w:rsid w:val="00392CDC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0E9"/>
    <w:rsid w:val="003A1101"/>
    <w:rsid w:val="003A1494"/>
    <w:rsid w:val="003A1616"/>
    <w:rsid w:val="003A1C77"/>
    <w:rsid w:val="003A2405"/>
    <w:rsid w:val="003A245D"/>
    <w:rsid w:val="003A277E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9ED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35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C38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598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5C9"/>
    <w:rsid w:val="003C3841"/>
    <w:rsid w:val="003C38DF"/>
    <w:rsid w:val="003C3BEE"/>
    <w:rsid w:val="003C4564"/>
    <w:rsid w:val="003C4ACF"/>
    <w:rsid w:val="003C5324"/>
    <w:rsid w:val="003C543C"/>
    <w:rsid w:val="003C5509"/>
    <w:rsid w:val="003C5918"/>
    <w:rsid w:val="003C5AE0"/>
    <w:rsid w:val="003C5D46"/>
    <w:rsid w:val="003C5D4F"/>
    <w:rsid w:val="003C62DD"/>
    <w:rsid w:val="003C63CD"/>
    <w:rsid w:val="003C6944"/>
    <w:rsid w:val="003C6996"/>
    <w:rsid w:val="003C6E68"/>
    <w:rsid w:val="003C6FF2"/>
    <w:rsid w:val="003C7482"/>
    <w:rsid w:val="003C7661"/>
    <w:rsid w:val="003C7897"/>
    <w:rsid w:val="003D0027"/>
    <w:rsid w:val="003D028B"/>
    <w:rsid w:val="003D02ED"/>
    <w:rsid w:val="003D0453"/>
    <w:rsid w:val="003D0637"/>
    <w:rsid w:val="003D09AF"/>
    <w:rsid w:val="003D0B2F"/>
    <w:rsid w:val="003D0CE2"/>
    <w:rsid w:val="003D105B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D90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B9"/>
    <w:rsid w:val="003D4ED7"/>
    <w:rsid w:val="003D5465"/>
    <w:rsid w:val="003D5481"/>
    <w:rsid w:val="003D590F"/>
    <w:rsid w:val="003D5BB8"/>
    <w:rsid w:val="003D5BEE"/>
    <w:rsid w:val="003D5DD2"/>
    <w:rsid w:val="003D5F51"/>
    <w:rsid w:val="003D60DF"/>
    <w:rsid w:val="003D6582"/>
    <w:rsid w:val="003D6AF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4D1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BC7"/>
    <w:rsid w:val="003E3E7A"/>
    <w:rsid w:val="003E405B"/>
    <w:rsid w:val="003E4A9D"/>
    <w:rsid w:val="003E4BCE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5F"/>
    <w:rsid w:val="003F068C"/>
    <w:rsid w:val="003F0A17"/>
    <w:rsid w:val="003F0AAD"/>
    <w:rsid w:val="003F0CA5"/>
    <w:rsid w:val="003F1072"/>
    <w:rsid w:val="003F10FC"/>
    <w:rsid w:val="003F16A9"/>
    <w:rsid w:val="003F187B"/>
    <w:rsid w:val="003F1A63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3A"/>
    <w:rsid w:val="003F51D4"/>
    <w:rsid w:val="003F5468"/>
    <w:rsid w:val="003F56A3"/>
    <w:rsid w:val="003F5734"/>
    <w:rsid w:val="003F5F9E"/>
    <w:rsid w:val="003F60F9"/>
    <w:rsid w:val="003F62D6"/>
    <w:rsid w:val="003F6618"/>
    <w:rsid w:val="003F6FBE"/>
    <w:rsid w:val="003F7083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860"/>
    <w:rsid w:val="00401D11"/>
    <w:rsid w:val="00401FBF"/>
    <w:rsid w:val="0040224F"/>
    <w:rsid w:val="0040264C"/>
    <w:rsid w:val="004028F6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5E1D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192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293"/>
    <w:rsid w:val="00423497"/>
    <w:rsid w:val="004237A5"/>
    <w:rsid w:val="004237FB"/>
    <w:rsid w:val="00423960"/>
    <w:rsid w:val="00424579"/>
    <w:rsid w:val="004245AF"/>
    <w:rsid w:val="0042472B"/>
    <w:rsid w:val="00424FC8"/>
    <w:rsid w:val="00424FCA"/>
    <w:rsid w:val="004250C3"/>
    <w:rsid w:val="004252EA"/>
    <w:rsid w:val="00425519"/>
    <w:rsid w:val="004256B3"/>
    <w:rsid w:val="004257E3"/>
    <w:rsid w:val="00425BFD"/>
    <w:rsid w:val="00425F82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0E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B17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227"/>
    <w:rsid w:val="004665AC"/>
    <w:rsid w:val="00466F23"/>
    <w:rsid w:val="004670C6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1519"/>
    <w:rsid w:val="00472284"/>
    <w:rsid w:val="004723DE"/>
    <w:rsid w:val="00472C87"/>
    <w:rsid w:val="0047360F"/>
    <w:rsid w:val="004737E1"/>
    <w:rsid w:val="00473C0E"/>
    <w:rsid w:val="00473CF6"/>
    <w:rsid w:val="00474376"/>
    <w:rsid w:val="004749D0"/>
    <w:rsid w:val="00474A8A"/>
    <w:rsid w:val="00474B7E"/>
    <w:rsid w:val="00474F24"/>
    <w:rsid w:val="0047506C"/>
    <w:rsid w:val="00475169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984"/>
    <w:rsid w:val="00480BC6"/>
    <w:rsid w:val="004811D6"/>
    <w:rsid w:val="00481332"/>
    <w:rsid w:val="00481653"/>
    <w:rsid w:val="00481A70"/>
    <w:rsid w:val="00481CFE"/>
    <w:rsid w:val="004827E0"/>
    <w:rsid w:val="00482938"/>
    <w:rsid w:val="0048297B"/>
    <w:rsid w:val="004835EB"/>
    <w:rsid w:val="0048377E"/>
    <w:rsid w:val="00483D12"/>
    <w:rsid w:val="004840DA"/>
    <w:rsid w:val="00484458"/>
    <w:rsid w:val="004845A2"/>
    <w:rsid w:val="00485060"/>
    <w:rsid w:val="00485127"/>
    <w:rsid w:val="004854B2"/>
    <w:rsid w:val="00485671"/>
    <w:rsid w:val="004856E4"/>
    <w:rsid w:val="0048591F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0FBC"/>
    <w:rsid w:val="004913A0"/>
    <w:rsid w:val="004913C5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00A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88F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69F"/>
    <w:rsid w:val="004B2729"/>
    <w:rsid w:val="004B2B8F"/>
    <w:rsid w:val="004B312F"/>
    <w:rsid w:val="004B353C"/>
    <w:rsid w:val="004B387F"/>
    <w:rsid w:val="004B392C"/>
    <w:rsid w:val="004B45C6"/>
    <w:rsid w:val="004B4791"/>
    <w:rsid w:val="004B4C7C"/>
    <w:rsid w:val="004B4CF7"/>
    <w:rsid w:val="004B4FC0"/>
    <w:rsid w:val="004B5565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1D6D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AAD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50"/>
    <w:rsid w:val="004D6CCF"/>
    <w:rsid w:val="004D6F69"/>
    <w:rsid w:val="004D70CA"/>
    <w:rsid w:val="004D723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B22"/>
    <w:rsid w:val="004E5C76"/>
    <w:rsid w:val="004E62E0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36B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2B1E"/>
    <w:rsid w:val="004F2C09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7A2"/>
    <w:rsid w:val="004F6CCE"/>
    <w:rsid w:val="004F6E18"/>
    <w:rsid w:val="004F6FE5"/>
    <w:rsid w:val="004F7285"/>
    <w:rsid w:val="004F7461"/>
    <w:rsid w:val="004F74A2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4BA1"/>
    <w:rsid w:val="00505099"/>
    <w:rsid w:val="005052C0"/>
    <w:rsid w:val="005053D3"/>
    <w:rsid w:val="005059A3"/>
    <w:rsid w:val="00505A8B"/>
    <w:rsid w:val="005062C9"/>
    <w:rsid w:val="0050641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2D6F"/>
    <w:rsid w:val="005130A0"/>
    <w:rsid w:val="00513235"/>
    <w:rsid w:val="00513503"/>
    <w:rsid w:val="005136D7"/>
    <w:rsid w:val="00513AF2"/>
    <w:rsid w:val="00513F3D"/>
    <w:rsid w:val="00514023"/>
    <w:rsid w:val="00514191"/>
    <w:rsid w:val="005143A7"/>
    <w:rsid w:val="0051453C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68D2"/>
    <w:rsid w:val="00517845"/>
    <w:rsid w:val="00517AE4"/>
    <w:rsid w:val="00517CD7"/>
    <w:rsid w:val="00517E68"/>
    <w:rsid w:val="00517FA4"/>
    <w:rsid w:val="0052011C"/>
    <w:rsid w:val="00520120"/>
    <w:rsid w:val="00520187"/>
    <w:rsid w:val="0052050D"/>
    <w:rsid w:val="00520B26"/>
    <w:rsid w:val="00520C59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2EA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184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ABC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5F4"/>
    <w:rsid w:val="00534BF0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3E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619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CB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0B"/>
    <w:rsid w:val="00560E32"/>
    <w:rsid w:val="00561232"/>
    <w:rsid w:val="00561630"/>
    <w:rsid w:val="0056180B"/>
    <w:rsid w:val="0056189B"/>
    <w:rsid w:val="00561AB1"/>
    <w:rsid w:val="00561D58"/>
    <w:rsid w:val="00561F0A"/>
    <w:rsid w:val="00562536"/>
    <w:rsid w:val="005625F7"/>
    <w:rsid w:val="00562B7A"/>
    <w:rsid w:val="00562FD8"/>
    <w:rsid w:val="00563002"/>
    <w:rsid w:val="005631D5"/>
    <w:rsid w:val="00563417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49C"/>
    <w:rsid w:val="00570C1F"/>
    <w:rsid w:val="005711DD"/>
    <w:rsid w:val="00571689"/>
    <w:rsid w:val="005717D9"/>
    <w:rsid w:val="00571843"/>
    <w:rsid w:val="0057186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7F6"/>
    <w:rsid w:val="005758F5"/>
    <w:rsid w:val="00575CF5"/>
    <w:rsid w:val="00575FDD"/>
    <w:rsid w:val="005761CE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D3E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CF8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6DE4"/>
    <w:rsid w:val="005971DD"/>
    <w:rsid w:val="00597308"/>
    <w:rsid w:val="0059754B"/>
    <w:rsid w:val="0059789D"/>
    <w:rsid w:val="00597919"/>
    <w:rsid w:val="00597B08"/>
    <w:rsid w:val="00597B68"/>
    <w:rsid w:val="005A002F"/>
    <w:rsid w:val="005A0186"/>
    <w:rsid w:val="005A02C3"/>
    <w:rsid w:val="005A07A8"/>
    <w:rsid w:val="005A0914"/>
    <w:rsid w:val="005A0A8F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9A0"/>
    <w:rsid w:val="005A7D5C"/>
    <w:rsid w:val="005A7FF7"/>
    <w:rsid w:val="005B0030"/>
    <w:rsid w:val="005B0555"/>
    <w:rsid w:val="005B0943"/>
    <w:rsid w:val="005B0F72"/>
    <w:rsid w:val="005B0F96"/>
    <w:rsid w:val="005B11E5"/>
    <w:rsid w:val="005B1296"/>
    <w:rsid w:val="005B1FEB"/>
    <w:rsid w:val="005B2063"/>
    <w:rsid w:val="005B21B7"/>
    <w:rsid w:val="005B2348"/>
    <w:rsid w:val="005B249A"/>
    <w:rsid w:val="005B272A"/>
    <w:rsid w:val="005B2782"/>
    <w:rsid w:val="005B287F"/>
    <w:rsid w:val="005B2ABE"/>
    <w:rsid w:val="005B2E78"/>
    <w:rsid w:val="005B390F"/>
    <w:rsid w:val="005B39CE"/>
    <w:rsid w:val="005B478A"/>
    <w:rsid w:val="005B4C56"/>
    <w:rsid w:val="005B4D89"/>
    <w:rsid w:val="005B549C"/>
    <w:rsid w:val="005B653A"/>
    <w:rsid w:val="005B6797"/>
    <w:rsid w:val="005B6B35"/>
    <w:rsid w:val="005B6D05"/>
    <w:rsid w:val="005B720A"/>
    <w:rsid w:val="005B745B"/>
    <w:rsid w:val="005B7723"/>
    <w:rsid w:val="005B786D"/>
    <w:rsid w:val="005B7E81"/>
    <w:rsid w:val="005B7EAD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C25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B60"/>
    <w:rsid w:val="005C5C91"/>
    <w:rsid w:val="005C5DA4"/>
    <w:rsid w:val="005C64FE"/>
    <w:rsid w:val="005C6CD3"/>
    <w:rsid w:val="005C6EED"/>
    <w:rsid w:val="005C6F64"/>
    <w:rsid w:val="005C71D9"/>
    <w:rsid w:val="005D0046"/>
    <w:rsid w:val="005D0321"/>
    <w:rsid w:val="005D08D3"/>
    <w:rsid w:val="005D0A9A"/>
    <w:rsid w:val="005D0B06"/>
    <w:rsid w:val="005D0BAB"/>
    <w:rsid w:val="005D0CAA"/>
    <w:rsid w:val="005D116C"/>
    <w:rsid w:val="005D1298"/>
    <w:rsid w:val="005D12E8"/>
    <w:rsid w:val="005D138A"/>
    <w:rsid w:val="005D140D"/>
    <w:rsid w:val="005D1455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426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5DE6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618"/>
    <w:rsid w:val="005F082D"/>
    <w:rsid w:val="005F0EE7"/>
    <w:rsid w:val="005F124F"/>
    <w:rsid w:val="005F14E1"/>
    <w:rsid w:val="005F15EF"/>
    <w:rsid w:val="005F1BB1"/>
    <w:rsid w:val="005F1CF6"/>
    <w:rsid w:val="005F1F68"/>
    <w:rsid w:val="005F1FF7"/>
    <w:rsid w:val="005F2951"/>
    <w:rsid w:val="005F2A52"/>
    <w:rsid w:val="005F2AEC"/>
    <w:rsid w:val="005F2D28"/>
    <w:rsid w:val="005F2EDA"/>
    <w:rsid w:val="005F315E"/>
    <w:rsid w:val="005F35F6"/>
    <w:rsid w:val="005F3BF1"/>
    <w:rsid w:val="005F47AE"/>
    <w:rsid w:val="005F4978"/>
    <w:rsid w:val="005F4B73"/>
    <w:rsid w:val="005F4BA8"/>
    <w:rsid w:val="005F53A4"/>
    <w:rsid w:val="005F55BA"/>
    <w:rsid w:val="005F5B32"/>
    <w:rsid w:val="005F5BF6"/>
    <w:rsid w:val="005F5DD3"/>
    <w:rsid w:val="005F5FF2"/>
    <w:rsid w:val="005F67D8"/>
    <w:rsid w:val="005F698A"/>
    <w:rsid w:val="005F6B6E"/>
    <w:rsid w:val="005F6F55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0C8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33"/>
    <w:rsid w:val="00612A5E"/>
    <w:rsid w:val="00612B79"/>
    <w:rsid w:val="00612CB4"/>
    <w:rsid w:val="00612EBC"/>
    <w:rsid w:val="0061326B"/>
    <w:rsid w:val="00613B89"/>
    <w:rsid w:val="00613E7B"/>
    <w:rsid w:val="00614117"/>
    <w:rsid w:val="00614592"/>
    <w:rsid w:val="00614696"/>
    <w:rsid w:val="006146F5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464"/>
    <w:rsid w:val="0061658E"/>
    <w:rsid w:val="006165D5"/>
    <w:rsid w:val="006168E4"/>
    <w:rsid w:val="00617072"/>
    <w:rsid w:val="006173BB"/>
    <w:rsid w:val="00617BEE"/>
    <w:rsid w:val="00617E29"/>
    <w:rsid w:val="006203F1"/>
    <w:rsid w:val="00620442"/>
    <w:rsid w:val="0062056D"/>
    <w:rsid w:val="00620638"/>
    <w:rsid w:val="006209FB"/>
    <w:rsid w:val="00620E6B"/>
    <w:rsid w:val="00621203"/>
    <w:rsid w:val="006213F4"/>
    <w:rsid w:val="00621654"/>
    <w:rsid w:val="00621863"/>
    <w:rsid w:val="006219A1"/>
    <w:rsid w:val="00621DEC"/>
    <w:rsid w:val="0062299E"/>
    <w:rsid w:val="00622E96"/>
    <w:rsid w:val="00622EA4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1B9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7F3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A4F"/>
    <w:rsid w:val="00643B45"/>
    <w:rsid w:val="00643D2A"/>
    <w:rsid w:val="00643DFC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0C13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7C8"/>
    <w:rsid w:val="00654EDD"/>
    <w:rsid w:val="00655078"/>
    <w:rsid w:val="00655109"/>
    <w:rsid w:val="006551AC"/>
    <w:rsid w:val="006552F0"/>
    <w:rsid w:val="006557E6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78C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BA"/>
    <w:rsid w:val="006623FE"/>
    <w:rsid w:val="0066276F"/>
    <w:rsid w:val="00662BF8"/>
    <w:rsid w:val="00662F5A"/>
    <w:rsid w:val="00663012"/>
    <w:rsid w:val="006632CB"/>
    <w:rsid w:val="006634CA"/>
    <w:rsid w:val="00663D91"/>
    <w:rsid w:val="0066412F"/>
    <w:rsid w:val="0066436A"/>
    <w:rsid w:val="00665A94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40"/>
    <w:rsid w:val="006709EF"/>
    <w:rsid w:val="00670BA7"/>
    <w:rsid w:val="00670D70"/>
    <w:rsid w:val="00671129"/>
    <w:rsid w:val="00671A4F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79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AA0"/>
    <w:rsid w:val="00686C7E"/>
    <w:rsid w:val="00686DC1"/>
    <w:rsid w:val="0068703E"/>
    <w:rsid w:val="00687133"/>
    <w:rsid w:val="00687646"/>
    <w:rsid w:val="00687D3B"/>
    <w:rsid w:val="0069046A"/>
    <w:rsid w:val="0069070A"/>
    <w:rsid w:val="00690A78"/>
    <w:rsid w:val="00690B25"/>
    <w:rsid w:val="00690E25"/>
    <w:rsid w:val="00690F13"/>
    <w:rsid w:val="006911E4"/>
    <w:rsid w:val="00691403"/>
    <w:rsid w:val="00691B76"/>
    <w:rsid w:val="00691CEE"/>
    <w:rsid w:val="00691FA5"/>
    <w:rsid w:val="00692184"/>
    <w:rsid w:val="006921B3"/>
    <w:rsid w:val="00692487"/>
    <w:rsid w:val="00692549"/>
    <w:rsid w:val="00692A5F"/>
    <w:rsid w:val="006934FA"/>
    <w:rsid w:val="006938EB"/>
    <w:rsid w:val="00693B83"/>
    <w:rsid w:val="00693BD7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AD4"/>
    <w:rsid w:val="00695E3B"/>
    <w:rsid w:val="00695EFE"/>
    <w:rsid w:val="00696984"/>
    <w:rsid w:val="00696AAD"/>
    <w:rsid w:val="00696B88"/>
    <w:rsid w:val="00696C14"/>
    <w:rsid w:val="00697521"/>
    <w:rsid w:val="00697AFB"/>
    <w:rsid w:val="00697CAF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DB0"/>
    <w:rsid w:val="006A2EC5"/>
    <w:rsid w:val="006A356F"/>
    <w:rsid w:val="006A359C"/>
    <w:rsid w:val="006A3653"/>
    <w:rsid w:val="006A3C91"/>
    <w:rsid w:val="006A3D41"/>
    <w:rsid w:val="006A4430"/>
    <w:rsid w:val="006A4670"/>
    <w:rsid w:val="006A483F"/>
    <w:rsid w:val="006A4D65"/>
    <w:rsid w:val="006A4F93"/>
    <w:rsid w:val="006A598E"/>
    <w:rsid w:val="006A604D"/>
    <w:rsid w:val="006A611E"/>
    <w:rsid w:val="006A6238"/>
    <w:rsid w:val="006A672F"/>
    <w:rsid w:val="006A6A1D"/>
    <w:rsid w:val="006A6CC1"/>
    <w:rsid w:val="006A7581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C0A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4360"/>
    <w:rsid w:val="006B442E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4A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218"/>
    <w:rsid w:val="006C24D7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1BE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1F9"/>
    <w:rsid w:val="006D033A"/>
    <w:rsid w:val="006D0444"/>
    <w:rsid w:val="006D0D6F"/>
    <w:rsid w:val="006D0DC7"/>
    <w:rsid w:val="006D0E15"/>
    <w:rsid w:val="006D0EEE"/>
    <w:rsid w:val="006D105D"/>
    <w:rsid w:val="006D160C"/>
    <w:rsid w:val="006D1831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0CD"/>
    <w:rsid w:val="006D45E5"/>
    <w:rsid w:val="006D4AB1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402"/>
    <w:rsid w:val="006D7875"/>
    <w:rsid w:val="006D7E8F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05"/>
    <w:rsid w:val="006E5F60"/>
    <w:rsid w:val="006E62E3"/>
    <w:rsid w:val="006E65A9"/>
    <w:rsid w:val="006E66ED"/>
    <w:rsid w:val="006E70D3"/>
    <w:rsid w:val="006E7485"/>
    <w:rsid w:val="006E7666"/>
    <w:rsid w:val="006E7AD8"/>
    <w:rsid w:val="006E7F47"/>
    <w:rsid w:val="006E7F55"/>
    <w:rsid w:val="006F065A"/>
    <w:rsid w:val="006F092C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5F42"/>
    <w:rsid w:val="006F65E1"/>
    <w:rsid w:val="006F6628"/>
    <w:rsid w:val="006F6D4F"/>
    <w:rsid w:val="006F6FB9"/>
    <w:rsid w:val="006F758B"/>
    <w:rsid w:val="006F75E8"/>
    <w:rsid w:val="006F7C28"/>
    <w:rsid w:val="006F7DBB"/>
    <w:rsid w:val="0070003E"/>
    <w:rsid w:val="007008B6"/>
    <w:rsid w:val="0070096B"/>
    <w:rsid w:val="00700B3D"/>
    <w:rsid w:val="00700DE7"/>
    <w:rsid w:val="0070135F"/>
    <w:rsid w:val="007013D6"/>
    <w:rsid w:val="00701435"/>
    <w:rsid w:val="00701A66"/>
    <w:rsid w:val="00701F56"/>
    <w:rsid w:val="007021FE"/>
    <w:rsid w:val="00702269"/>
    <w:rsid w:val="007025FB"/>
    <w:rsid w:val="00702B1D"/>
    <w:rsid w:val="007035F8"/>
    <w:rsid w:val="00703AAE"/>
    <w:rsid w:val="00703C87"/>
    <w:rsid w:val="007040E9"/>
    <w:rsid w:val="00704313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1D98"/>
    <w:rsid w:val="00712780"/>
    <w:rsid w:val="00712CBE"/>
    <w:rsid w:val="00712ECC"/>
    <w:rsid w:val="00713048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949"/>
    <w:rsid w:val="00716C52"/>
    <w:rsid w:val="00716E59"/>
    <w:rsid w:val="00716E83"/>
    <w:rsid w:val="00716F04"/>
    <w:rsid w:val="00717062"/>
    <w:rsid w:val="00717381"/>
    <w:rsid w:val="00717569"/>
    <w:rsid w:val="0071784F"/>
    <w:rsid w:val="00717893"/>
    <w:rsid w:val="007178A5"/>
    <w:rsid w:val="0071796D"/>
    <w:rsid w:val="00717AA2"/>
    <w:rsid w:val="00717CE8"/>
    <w:rsid w:val="00717D14"/>
    <w:rsid w:val="007203AF"/>
    <w:rsid w:val="00720534"/>
    <w:rsid w:val="00720D50"/>
    <w:rsid w:val="00721074"/>
    <w:rsid w:val="0072131A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CFA"/>
    <w:rsid w:val="00723DC6"/>
    <w:rsid w:val="00723E7A"/>
    <w:rsid w:val="007245B5"/>
    <w:rsid w:val="007250AA"/>
    <w:rsid w:val="0072589A"/>
    <w:rsid w:val="007258F8"/>
    <w:rsid w:val="00725928"/>
    <w:rsid w:val="00725AE2"/>
    <w:rsid w:val="00725D43"/>
    <w:rsid w:val="00725EFA"/>
    <w:rsid w:val="00726389"/>
    <w:rsid w:val="0072665B"/>
    <w:rsid w:val="00726762"/>
    <w:rsid w:val="00726854"/>
    <w:rsid w:val="00726C5E"/>
    <w:rsid w:val="00726D7F"/>
    <w:rsid w:val="00727193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8CE"/>
    <w:rsid w:val="00737A4A"/>
    <w:rsid w:val="00737ACD"/>
    <w:rsid w:val="00737B01"/>
    <w:rsid w:val="00737B84"/>
    <w:rsid w:val="00740195"/>
    <w:rsid w:val="007407E6"/>
    <w:rsid w:val="00740C7D"/>
    <w:rsid w:val="00740D62"/>
    <w:rsid w:val="00741623"/>
    <w:rsid w:val="00741850"/>
    <w:rsid w:val="0074188D"/>
    <w:rsid w:val="00741A76"/>
    <w:rsid w:val="00741BB6"/>
    <w:rsid w:val="0074221A"/>
    <w:rsid w:val="007423A8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5893"/>
    <w:rsid w:val="00746064"/>
    <w:rsid w:val="007462B2"/>
    <w:rsid w:val="00746318"/>
    <w:rsid w:val="007464F3"/>
    <w:rsid w:val="00746569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1D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094"/>
    <w:rsid w:val="00762595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E78"/>
    <w:rsid w:val="00766F06"/>
    <w:rsid w:val="00766F54"/>
    <w:rsid w:val="0076714F"/>
    <w:rsid w:val="00767321"/>
    <w:rsid w:val="00767824"/>
    <w:rsid w:val="00767B1B"/>
    <w:rsid w:val="00767CE1"/>
    <w:rsid w:val="00767DB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A99"/>
    <w:rsid w:val="00771B29"/>
    <w:rsid w:val="0077242D"/>
    <w:rsid w:val="00772517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3E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5FBF"/>
    <w:rsid w:val="007966B8"/>
    <w:rsid w:val="007967FF"/>
    <w:rsid w:val="0079692E"/>
    <w:rsid w:val="0079712A"/>
    <w:rsid w:val="0079718D"/>
    <w:rsid w:val="00797408"/>
    <w:rsid w:val="007975D5"/>
    <w:rsid w:val="0079779F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048"/>
    <w:rsid w:val="007A418C"/>
    <w:rsid w:val="007A4636"/>
    <w:rsid w:val="007A48B7"/>
    <w:rsid w:val="007A4AE9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5916"/>
    <w:rsid w:val="007B6702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7CB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C7D87"/>
    <w:rsid w:val="007D0071"/>
    <w:rsid w:val="007D0096"/>
    <w:rsid w:val="007D0124"/>
    <w:rsid w:val="007D0795"/>
    <w:rsid w:val="007D07FD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08"/>
    <w:rsid w:val="007D4525"/>
    <w:rsid w:val="007D4711"/>
    <w:rsid w:val="007D4ADC"/>
    <w:rsid w:val="007D4B51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3DE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0D8A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0BA"/>
    <w:rsid w:val="007E32EC"/>
    <w:rsid w:val="007E335F"/>
    <w:rsid w:val="007E33C6"/>
    <w:rsid w:val="007E349C"/>
    <w:rsid w:val="007E37FC"/>
    <w:rsid w:val="007E39B6"/>
    <w:rsid w:val="007E3FF6"/>
    <w:rsid w:val="007E4051"/>
    <w:rsid w:val="007E4091"/>
    <w:rsid w:val="007E43B4"/>
    <w:rsid w:val="007E477F"/>
    <w:rsid w:val="007E4BCA"/>
    <w:rsid w:val="007E4C85"/>
    <w:rsid w:val="007E52CC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DB5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6B81"/>
    <w:rsid w:val="007F72CC"/>
    <w:rsid w:val="007F7395"/>
    <w:rsid w:val="007F742C"/>
    <w:rsid w:val="007F74F6"/>
    <w:rsid w:val="007F78CC"/>
    <w:rsid w:val="008000B4"/>
    <w:rsid w:val="0080013B"/>
    <w:rsid w:val="00800572"/>
    <w:rsid w:val="00801236"/>
    <w:rsid w:val="00801354"/>
    <w:rsid w:val="008018EA"/>
    <w:rsid w:val="0080219C"/>
    <w:rsid w:val="0080245A"/>
    <w:rsid w:val="00802A77"/>
    <w:rsid w:val="00802D5C"/>
    <w:rsid w:val="00803B2B"/>
    <w:rsid w:val="008040A1"/>
    <w:rsid w:val="0080426A"/>
    <w:rsid w:val="008042F6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935"/>
    <w:rsid w:val="00811BF2"/>
    <w:rsid w:val="00811D53"/>
    <w:rsid w:val="00811D98"/>
    <w:rsid w:val="00811F5A"/>
    <w:rsid w:val="0081214F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189B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06F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447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6E35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528"/>
    <w:rsid w:val="008429EE"/>
    <w:rsid w:val="00842FDD"/>
    <w:rsid w:val="00843283"/>
    <w:rsid w:val="0084357B"/>
    <w:rsid w:val="0084382F"/>
    <w:rsid w:val="00843B71"/>
    <w:rsid w:val="00843CA2"/>
    <w:rsid w:val="0084407E"/>
    <w:rsid w:val="0084416E"/>
    <w:rsid w:val="008451A2"/>
    <w:rsid w:val="0084520A"/>
    <w:rsid w:val="008452BE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22F"/>
    <w:rsid w:val="0085169E"/>
    <w:rsid w:val="008518D0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485"/>
    <w:rsid w:val="0085686D"/>
    <w:rsid w:val="00856A51"/>
    <w:rsid w:val="00856AF9"/>
    <w:rsid w:val="0085735B"/>
    <w:rsid w:val="00857366"/>
    <w:rsid w:val="008574AB"/>
    <w:rsid w:val="008604AA"/>
    <w:rsid w:val="00860746"/>
    <w:rsid w:val="008608ED"/>
    <w:rsid w:val="00860CF1"/>
    <w:rsid w:val="00860E6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DCF"/>
    <w:rsid w:val="00864E27"/>
    <w:rsid w:val="00864F73"/>
    <w:rsid w:val="0086512D"/>
    <w:rsid w:val="008652BC"/>
    <w:rsid w:val="00865D38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D99"/>
    <w:rsid w:val="00867E76"/>
    <w:rsid w:val="00867F7C"/>
    <w:rsid w:val="0087008F"/>
    <w:rsid w:val="00870190"/>
    <w:rsid w:val="00870452"/>
    <w:rsid w:val="008704E8"/>
    <w:rsid w:val="00870593"/>
    <w:rsid w:val="00870891"/>
    <w:rsid w:val="00871384"/>
    <w:rsid w:val="00871618"/>
    <w:rsid w:val="008716C4"/>
    <w:rsid w:val="00871A83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DD2"/>
    <w:rsid w:val="00881E46"/>
    <w:rsid w:val="00882163"/>
    <w:rsid w:val="008821E3"/>
    <w:rsid w:val="00882235"/>
    <w:rsid w:val="00882498"/>
    <w:rsid w:val="008824D1"/>
    <w:rsid w:val="008829C3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70"/>
    <w:rsid w:val="008926C9"/>
    <w:rsid w:val="0089270E"/>
    <w:rsid w:val="008929BB"/>
    <w:rsid w:val="00892F3C"/>
    <w:rsid w:val="00892FD9"/>
    <w:rsid w:val="008932C1"/>
    <w:rsid w:val="00893576"/>
    <w:rsid w:val="008936EC"/>
    <w:rsid w:val="0089380F"/>
    <w:rsid w:val="00893F26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099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0FF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A7ACF"/>
    <w:rsid w:val="008B0432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C11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0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190"/>
    <w:rsid w:val="008C66B0"/>
    <w:rsid w:val="008C6BD9"/>
    <w:rsid w:val="008C71D3"/>
    <w:rsid w:val="008C797A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6F3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4FF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37E"/>
    <w:rsid w:val="008D5A97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931"/>
    <w:rsid w:val="008E0A29"/>
    <w:rsid w:val="008E0B5C"/>
    <w:rsid w:val="008E1416"/>
    <w:rsid w:val="008E1464"/>
    <w:rsid w:val="008E1643"/>
    <w:rsid w:val="008E1817"/>
    <w:rsid w:val="008E1CDF"/>
    <w:rsid w:val="008E1ECF"/>
    <w:rsid w:val="008E21B6"/>
    <w:rsid w:val="008E23D4"/>
    <w:rsid w:val="008E23F3"/>
    <w:rsid w:val="008E2859"/>
    <w:rsid w:val="008E2BD2"/>
    <w:rsid w:val="008E33AD"/>
    <w:rsid w:val="008E3456"/>
    <w:rsid w:val="008E3578"/>
    <w:rsid w:val="008E3605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ACA"/>
    <w:rsid w:val="008E5DE6"/>
    <w:rsid w:val="008E5F07"/>
    <w:rsid w:val="008E62B4"/>
    <w:rsid w:val="008E6323"/>
    <w:rsid w:val="008E6414"/>
    <w:rsid w:val="008E6743"/>
    <w:rsid w:val="008E697D"/>
    <w:rsid w:val="008E6A9B"/>
    <w:rsid w:val="008E7043"/>
    <w:rsid w:val="008E7136"/>
    <w:rsid w:val="008E719A"/>
    <w:rsid w:val="008E7256"/>
    <w:rsid w:val="008E7422"/>
    <w:rsid w:val="008F0456"/>
    <w:rsid w:val="008F08D7"/>
    <w:rsid w:val="008F0B9E"/>
    <w:rsid w:val="008F1245"/>
    <w:rsid w:val="008F128A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9A8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0E39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527"/>
    <w:rsid w:val="00904810"/>
    <w:rsid w:val="00904A19"/>
    <w:rsid w:val="00904B5A"/>
    <w:rsid w:val="00904DC0"/>
    <w:rsid w:val="00905224"/>
    <w:rsid w:val="00905373"/>
    <w:rsid w:val="00905861"/>
    <w:rsid w:val="00905A9A"/>
    <w:rsid w:val="00905E72"/>
    <w:rsid w:val="009062A8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C20"/>
    <w:rsid w:val="00914D81"/>
    <w:rsid w:val="00914F7F"/>
    <w:rsid w:val="00915149"/>
    <w:rsid w:val="0091546D"/>
    <w:rsid w:val="00915587"/>
    <w:rsid w:val="009155DC"/>
    <w:rsid w:val="00915795"/>
    <w:rsid w:val="009157FB"/>
    <w:rsid w:val="00915865"/>
    <w:rsid w:val="00915E92"/>
    <w:rsid w:val="00915F3F"/>
    <w:rsid w:val="00915F51"/>
    <w:rsid w:val="00915FF4"/>
    <w:rsid w:val="0091602A"/>
    <w:rsid w:val="009161E9"/>
    <w:rsid w:val="00916233"/>
    <w:rsid w:val="009162A0"/>
    <w:rsid w:val="009162E6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812"/>
    <w:rsid w:val="00921B5E"/>
    <w:rsid w:val="00921CA9"/>
    <w:rsid w:val="00921F0B"/>
    <w:rsid w:val="00921FD6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754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7A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94A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379A3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958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CD1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86D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9F7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7BC"/>
    <w:rsid w:val="00961C48"/>
    <w:rsid w:val="00961E4B"/>
    <w:rsid w:val="00961ED6"/>
    <w:rsid w:val="0096255C"/>
    <w:rsid w:val="0096283D"/>
    <w:rsid w:val="00962EFE"/>
    <w:rsid w:val="00963374"/>
    <w:rsid w:val="009633DC"/>
    <w:rsid w:val="009635D1"/>
    <w:rsid w:val="0096365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5B7B"/>
    <w:rsid w:val="00965D99"/>
    <w:rsid w:val="00966004"/>
    <w:rsid w:val="0096600D"/>
    <w:rsid w:val="0096617A"/>
    <w:rsid w:val="009669D3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0DF"/>
    <w:rsid w:val="009722DA"/>
    <w:rsid w:val="00972501"/>
    <w:rsid w:val="00972CF9"/>
    <w:rsid w:val="00972E69"/>
    <w:rsid w:val="00973B53"/>
    <w:rsid w:val="00973DC2"/>
    <w:rsid w:val="00974059"/>
    <w:rsid w:val="0097489B"/>
    <w:rsid w:val="0097500B"/>
    <w:rsid w:val="00975245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8C5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D76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956"/>
    <w:rsid w:val="009939A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33C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925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2D1"/>
    <w:rsid w:val="009A5586"/>
    <w:rsid w:val="009A5A3C"/>
    <w:rsid w:val="009A61CE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2E18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575"/>
    <w:rsid w:val="009D26F0"/>
    <w:rsid w:val="009D27A3"/>
    <w:rsid w:val="009D2C70"/>
    <w:rsid w:val="009D2E51"/>
    <w:rsid w:val="009D313C"/>
    <w:rsid w:val="009D32DD"/>
    <w:rsid w:val="009D35AD"/>
    <w:rsid w:val="009D3B0D"/>
    <w:rsid w:val="009D3B2A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15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61"/>
    <w:rsid w:val="009E0D9F"/>
    <w:rsid w:val="009E0EEB"/>
    <w:rsid w:val="009E1480"/>
    <w:rsid w:val="009E1551"/>
    <w:rsid w:val="009E2C2A"/>
    <w:rsid w:val="009E2CCE"/>
    <w:rsid w:val="009E300E"/>
    <w:rsid w:val="009E37ED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6B2A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10"/>
    <w:rsid w:val="009F1C3B"/>
    <w:rsid w:val="009F25E3"/>
    <w:rsid w:val="009F360F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83D"/>
    <w:rsid w:val="00A02AD0"/>
    <w:rsid w:val="00A02D9E"/>
    <w:rsid w:val="00A03163"/>
    <w:rsid w:val="00A034B0"/>
    <w:rsid w:val="00A03551"/>
    <w:rsid w:val="00A035F3"/>
    <w:rsid w:val="00A03650"/>
    <w:rsid w:val="00A03785"/>
    <w:rsid w:val="00A03E46"/>
    <w:rsid w:val="00A041F4"/>
    <w:rsid w:val="00A043B2"/>
    <w:rsid w:val="00A0442F"/>
    <w:rsid w:val="00A044CF"/>
    <w:rsid w:val="00A0465C"/>
    <w:rsid w:val="00A04964"/>
    <w:rsid w:val="00A04B49"/>
    <w:rsid w:val="00A04D07"/>
    <w:rsid w:val="00A04EBD"/>
    <w:rsid w:val="00A051C0"/>
    <w:rsid w:val="00A056EF"/>
    <w:rsid w:val="00A058D0"/>
    <w:rsid w:val="00A05CFE"/>
    <w:rsid w:val="00A05F70"/>
    <w:rsid w:val="00A06122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2DC"/>
    <w:rsid w:val="00A115E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578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33D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DFC"/>
    <w:rsid w:val="00A24ED9"/>
    <w:rsid w:val="00A254FA"/>
    <w:rsid w:val="00A2588F"/>
    <w:rsid w:val="00A25AA7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46F"/>
    <w:rsid w:val="00A3173F"/>
    <w:rsid w:val="00A3176A"/>
    <w:rsid w:val="00A31A09"/>
    <w:rsid w:val="00A31A44"/>
    <w:rsid w:val="00A325B1"/>
    <w:rsid w:val="00A32697"/>
    <w:rsid w:val="00A32979"/>
    <w:rsid w:val="00A32A2A"/>
    <w:rsid w:val="00A32DC1"/>
    <w:rsid w:val="00A32E3C"/>
    <w:rsid w:val="00A33316"/>
    <w:rsid w:val="00A33607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633B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2FF1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013"/>
    <w:rsid w:val="00A452D4"/>
    <w:rsid w:val="00A453D0"/>
    <w:rsid w:val="00A45410"/>
    <w:rsid w:val="00A4577A"/>
    <w:rsid w:val="00A45A00"/>
    <w:rsid w:val="00A45D7D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4F6"/>
    <w:rsid w:val="00A5183B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431"/>
    <w:rsid w:val="00A559C4"/>
    <w:rsid w:val="00A55AE6"/>
    <w:rsid w:val="00A56197"/>
    <w:rsid w:val="00A56243"/>
    <w:rsid w:val="00A56245"/>
    <w:rsid w:val="00A56246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C0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4BF8"/>
    <w:rsid w:val="00A65270"/>
    <w:rsid w:val="00A653BE"/>
    <w:rsid w:val="00A66458"/>
    <w:rsid w:val="00A666E7"/>
    <w:rsid w:val="00A6670B"/>
    <w:rsid w:val="00A66F35"/>
    <w:rsid w:val="00A670A8"/>
    <w:rsid w:val="00A674D0"/>
    <w:rsid w:val="00A677FB"/>
    <w:rsid w:val="00A679D7"/>
    <w:rsid w:val="00A70A20"/>
    <w:rsid w:val="00A70AE9"/>
    <w:rsid w:val="00A70B8E"/>
    <w:rsid w:val="00A70D66"/>
    <w:rsid w:val="00A70EAE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BBF"/>
    <w:rsid w:val="00A72CEB"/>
    <w:rsid w:val="00A72FF4"/>
    <w:rsid w:val="00A736F7"/>
    <w:rsid w:val="00A738B2"/>
    <w:rsid w:val="00A739EB"/>
    <w:rsid w:val="00A74274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70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7E5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1CC"/>
    <w:rsid w:val="00A924B4"/>
    <w:rsid w:val="00A92A7C"/>
    <w:rsid w:val="00A92B7D"/>
    <w:rsid w:val="00A93083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5E06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59C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1D8"/>
    <w:rsid w:val="00AA6267"/>
    <w:rsid w:val="00AA64F9"/>
    <w:rsid w:val="00AA66A3"/>
    <w:rsid w:val="00AA66B8"/>
    <w:rsid w:val="00AA681A"/>
    <w:rsid w:val="00AA6A43"/>
    <w:rsid w:val="00AA6EDE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B07"/>
    <w:rsid w:val="00AB1C92"/>
    <w:rsid w:val="00AB1D4F"/>
    <w:rsid w:val="00AB2324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8B6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517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2F5"/>
    <w:rsid w:val="00AC76C3"/>
    <w:rsid w:val="00AD0ED8"/>
    <w:rsid w:val="00AD10E3"/>
    <w:rsid w:val="00AD1782"/>
    <w:rsid w:val="00AD1D3F"/>
    <w:rsid w:val="00AD1F25"/>
    <w:rsid w:val="00AD26DC"/>
    <w:rsid w:val="00AD27EC"/>
    <w:rsid w:val="00AD2BD0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409"/>
    <w:rsid w:val="00AD4823"/>
    <w:rsid w:val="00AD542D"/>
    <w:rsid w:val="00AD5521"/>
    <w:rsid w:val="00AD56E9"/>
    <w:rsid w:val="00AD5732"/>
    <w:rsid w:val="00AD575D"/>
    <w:rsid w:val="00AD57A2"/>
    <w:rsid w:val="00AD605A"/>
    <w:rsid w:val="00AD60CF"/>
    <w:rsid w:val="00AD6197"/>
    <w:rsid w:val="00AD63BE"/>
    <w:rsid w:val="00AD6718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BA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31"/>
    <w:rsid w:val="00AE6F82"/>
    <w:rsid w:val="00AE73F5"/>
    <w:rsid w:val="00AE7B05"/>
    <w:rsid w:val="00AF04E4"/>
    <w:rsid w:val="00AF07B4"/>
    <w:rsid w:val="00AF07E8"/>
    <w:rsid w:val="00AF0D35"/>
    <w:rsid w:val="00AF1243"/>
    <w:rsid w:val="00AF1500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3B04"/>
    <w:rsid w:val="00AF3C9A"/>
    <w:rsid w:val="00AF454A"/>
    <w:rsid w:val="00AF4A85"/>
    <w:rsid w:val="00AF4D07"/>
    <w:rsid w:val="00AF4D37"/>
    <w:rsid w:val="00AF4F06"/>
    <w:rsid w:val="00AF50A5"/>
    <w:rsid w:val="00AF528D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1F8B"/>
    <w:rsid w:val="00B0204E"/>
    <w:rsid w:val="00B02AE1"/>
    <w:rsid w:val="00B02E58"/>
    <w:rsid w:val="00B02EE6"/>
    <w:rsid w:val="00B02F25"/>
    <w:rsid w:val="00B030E6"/>
    <w:rsid w:val="00B0406B"/>
    <w:rsid w:val="00B040E9"/>
    <w:rsid w:val="00B04304"/>
    <w:rsid w:val="00B04567"/>
    <w:rsid w:val="00B04D4D"/>
    <w:rsid w:val="00B05F4E"/>
    <w:rsid w:val="00B06425"/>
    <w:rsid w:val="00B064A0"/>
    <w:rsid w:val="00B06985"/>
    <w:rsid w:val="00B06F7B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0E4B"/>
    <w:rsid w:val="00B1118B"/>
    <w:rsid w:val="00B112E2"/>
    <w:rsid w:val="00B115E9"/>
    <w:rsid w:val="00B119E8"/>
    <w:rsid w:val="00B11B3C"/>
    <w:rsid w:val="00B11B42"/>
    <w:rsid w:val="00B11C14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ABE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E99"/>
    <w:rsid w:val="00B16FB6"/>
    <w:rsid w:val="00B171BC"/>
    <w:rsid w:val="00B17643"/>
    <w:rsid w:val="00B17B16"/>
    <w:rsid w:val="00B17C4D"/>
    <w:rsid w:val="00B17DA4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132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980"/>
    <w:rsid w:val="00B25D4D"/>
    <w:rsid w:val="00B25D65"/>
    <w:rsid w:val="00B25D97"/>
    <w:rsid w:val="00B25EFE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198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79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70"/>
    <w:rsid w:val="00B36CEF"/>
    <w:rsid w:val="00B36E88"/>
    <w:rsid w:val="00B37B5A"/>
    <w:rsid w:val="00B37DFC"/>
    <w:rsid w:val="00B40596"/>
    <w:rsid w:val="00B408B0"/>
    <w:rsid w:val="00B40AE2"/>
    <w:rsid w:val="00B40F9B"/>
    <w:rsid w:val="00B40FFF"/>
    <w:rsid w:val="00B41136"/>
    <w:rsid w:val="00B41369"/>
    <w:rsid w:val="00B416E5"/>
    <w:rsid w:val="00B41707"/>
    <w:rsid w:val="00B41D40"/>
    <w:rsid w:val="00B42715"/>
    <w:rsid w:val="00B42A7D"/>
    <w:rsid w:val="00B42CF3"/>
    <w:rsid w:val="00B42E2B"/>
    <w:rsid w:val="00B42FD9"/>
    <w:rsid w:val="00B43160"/>
    <w:rsid w:val="00B435D7"/>
    <w:rsid w:val="00B4388E"/>
    <w:rsid w:val="00B43B76"/>
    <w:rsid w:val="00B43CD4"/>
    <w:rsid w:val="00B44066"/>
    <w:rsid w:val="00B4452A"/>
    <w:rsid w:val="00B4458B"/>
    <w:rsid w:val="00B44918"/>
    <w:rsid w:val="00B44B7C"/>
    <w:rsid w:val="00B45CF2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0F32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91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443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3F44"/>
    <w:rsid w:val="00B64144"/>
    <w:rsid w:val="00B64472"/>
    <w:rsid w:val="00B644EA"/>
    <w:rsid w:val="00B64557"/>
    <w:rsid w:val="00B64595"/>
    <w:rsid w:val="00B64BAA"/>
    <w:rsid w:val="00B64BAF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C20"/>
    <w:rsid w:val="00B72D25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4A9"/>
    <w:rsid w:val="00B84932"/>
    <w:rsid w:val="00B84A25"/>
    <w:rsid w:val="00B85150"/>
    <w:rsid w:val="00B852C4"/>
    <w:rsid w:val="00B8572D"/>
    <w:rsid w:val="00B85914"/>
    <w:rsid w:val="00B85B00"/>
    <w:rsid w:val="00B85B33"/>
    <w:rsid w:val="00B85CF7"/>
    <w:rsid w:val="00B86A50"/>
    <w:rsid w:val="00B86BBE"/>
    <w:rsid w:val="00B86C8F"/>
    <w:rsid w:val="00B87423"/>
    <w:rsid w:val="00B8755C"/>
    <w:rsid w:val="00B87564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040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979ED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1AD"/>
    <w:rsid w:val="00BB41B4"/>
    <w:rsid w:val="00BB4636"/>
    <w:rsid w:val="00BB4ABB"/>
    <w:rsid w:val="00BB4B5E"/>
    <w:rsid w:val="00BB4DBB"/>
    <w:rsid w:val="00BB54EF"/>
    <w:rsid w:val="00BB57A0"/>
    <w:rsid w:val="00BB5C22"/>
    <w:rsid w:val="00BB5ECC"/>
    <w:rsid w:val="00BB602F"/>
    <w:rsid w:val="00BB668E"/>
    <w:rsid w:val="00BB6C4A"/>
    <w:rsid w:val="00BB6D89"/>
    <w:rsid w:val="00BB71CE"/>
    <w:rsid w:val="00BB74FA"/>
    <w:rsid w:val="00BB782B"/>
    <w:rsid w:val="00BC0817"/>
    <w:rsid w:val="00BC0F97"/>
    <w:rsid w:val="00BC1092"/>
    <w:rsid w:val="00BC109A"/>
    <w:rsid w:val="00BC114B"/>
    <w:rsid w:val="00BC126F"/>
    <w:rsid w:val="00BC13D6"/>
    <w:rsid w:val="00BC1441"/>
    <w:rsid w:val="00BC16F2"/>
    <w:rsid w:val="00BC1E3B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2CA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6BCE"/>
    <w:rsid w:val="00BD6C01"/>
    <w:rsid w:val="00BD7105"/>
    <w:rsid w:val="00BD712D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0BC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098"/>
    <w:rsid w:val="00BF67EC"/>
    <w:rsid w:val="00BF6BF9"/>
    <w:rsid w:val="00BF6CB9"/>
    <w:rsid w:val="00BF6F60"/>
    <w:rsid w:val="00BF7537"/>
    <w:rsid w:val="00BF7648"/>
    <w:rsid w:val="00BF7863"/>
    <w:rsid w:val="00BF7D51"/>
    <w:rsid w:val="00C003CC"/>
    <w:rsid w:val="00C0080F"/>
    <w:rsid w:val="00C00B14"/>
    <w:rsid w:val="00C00B3B"/>
    <w:rsid w:val="00C00E47"/>
    <w:rsid w:val="00C00EC3"/>
    <w:rsid w:val="00C0141E"/>
    <w:rsid w:val="00C014BD"/>
    <w:rsid w:val="00C014FF"/>
    <w:rsid w:val="00C01629"/>
    <w:rsid w:val="00C01B75"/>
    <w:rsid w:val="00C01BD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2C3"/>
    <w:rsid w:val="00C052FC"/>
    <w:rsid w:val="00C0568F"/>
    <w:rsid w:val="00C058CF"/>
    <w:rsid w:val="00C05B97"/>
    <w:rsid w:val="00C05D79"/>
    <w:rsid w:val="00C05E86"/>
    <w:rsid w:val="00C0608E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277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498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451"/>
    <w:rsid w:val="00C20649"/>
    <w:rsid w:val="00C20839"/>
    <w:rsid w:val="00C20A3D"/>
    <w:rsid w:val="00C20CD2"/>
    <w:rsid w:val="00C21264"/>
    <w:rsid w:val="00C21395"/>
    <w:rsid w:val="00C216B8"/>
    <w:rsid w:val="00C2174A"/>
    <w:rsid w:val="00C219C9"/>
    <w:rsid w:val="00C21D65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AF1"/>
    <w:rsid w:val="00C23B69"/>
    <w:rsid w:val="00C2448D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6D6"/>
    <w:rsid w:val="00C308CD"/>
    <w:rsid w:val="00C31091"/>
    <w:rsid w:val="00C31233"/>
    <w:rsid w:val="00C315B6"/>
    <w:rsid w:val="00C31D32"/>
    <w:rsid w:val="00C3202A"/>
    <w:rsid w:val="00C3247A"/>
    <w:rsid w:val="00C32550"/>
    <w:rsid w:val="00C3271F"/>
    <w:rsid w:val="00C32804"/>
    <w:rsid w:val="00C3285E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74A"/>
    <w:rsid w:val="00C40F13"/>
    <w:rsid w:val="00C4102B"/>
    <w:rsid w:val="00C410E1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AA7"/>
    <w:rsid w:val="00C43E28"/>
    <w:rsid w:val="00C43E4F"/>
    <w:rsid w:val="00C4524E"/>
    <w:rsid w:val="00C456DD"/>
    <w:rsid w:val="00C459A6"/>
    <w:rsid w:val="00C459CF"/>
    <w:rsid w:val="00C45A12"/>
    <w:rsid w:val="00C45A7E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0FD6"/>
    <w:rsid w:val="00C512FB"/>
    <w:rsid w:val="00C51346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3BF2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DB6"/>
    <w:rsid w:val="00C65E5E"/>
    <w:rsid w:val="00C660AE"/>
    <w:rsid w:val="00C66325"/>
    <w:rsid w:val="00C6634A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D4E"/>
    <w:rsid w:val="00C75F29"/>
    <w:rsid w:val="00C75F9A"/>
    <w:rsid w:val="00C766CE"/>
    <w:rsid w:val="00C76B56"/>
    <w:rsid w:val="00C76BCC"/>
    <w:rsid w:val="00C76F44"/>
    <w:rsid w:val="00C771A9"/>
    <w:rsid w:val="00C7726D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2DC"/>
    <w:rsid w:val="00C8474C"/>
    <w:rsid w:val="00C849C7"/>
    <w:rsid w:val="00C84BD4"/>
    <w:rsid w:val="00C853D5"/>
    <w:rsid w:val="00C86074"/>
    <w:rsid w:val="00C8655F"/>
    <w:rsid w:val="00C86575"/>
    <w:rsid w:val="00C868A8"/>
    <w:rsid w:val="00C86A9C"/>
    <w:rsid w:val="00C870FC"/>
    <w:rsid w:val="00C87205"/>
    <w:rsid w:val="00C8753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608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9E4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DEB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530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1BC"/>
    <w:rsid w:val="00CC52A8"/>
    <w:rsid w:val="00CC55AF"/>
    <w:rsid w:val="00CC5E08"/>
    <w:rsid w:val="00CC635B"/>
    <w:rsid w:val="00CC6798"/>
    <w:rsid w:val="00CC69FB"/>
    <w:rsid w:val="00CC6C46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76C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11C8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83"/>
    <w:rsid w:val="00CE52D7"/>
    <w:rsid w:val="00CE5586"/>
    <w:rsid w:val="00CE56C0"/>
    <w:rsid w:val="00CE5713"/>
    <w:rsid w:val="00CE591B"/>
    <w:rsid w:val="00CE5CD8"/>
    <w:rsid w:val="00CE5D8E"/>
    <w:rsid w:val="00CE5FF1"/>
    <w:rsid w:val="00CE67B6"/>
    <w:rsid w:val="00CE67C0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108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5BD"/>
    <w:rsid w:val="00CF79BA"/>
    <w:rsid w:val="00CF7A28"/>
    <w:rsid w:val="00D00134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BD2"/>
    <w:rsid w:val="00D05D57"/>
    <w:rsid w:val="00D06130"/>
    <w:rsid w:val="00D064B8"/>
    <w:rsid w:val="00D06580"/>
    <w:rsid w:val="00D065AC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B63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616"/>
    <w:rsid w:val="00D24744"/>
    <w:rsid w:val="00D24A50"/>
    <w:rsid w:val="00D24B9F"/>
    <w:rsid w:val="00D24CB2"/>
    <w:rsid w:val="00D254E6"/>
    <w:rsid w:val="00D25821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7D6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8F9"/>
    <w:rsid w:val="00D33D7D"/>
    <w:rsid w:val="00D34280"/>
    <w:rsid w:val="00D34424"/>
    <w:rsid w:val="00D3493A"/>
    <w:rsid w:val="00D34A4A"/>
    <w:rsid w:val="00D34B8D"/>
    <w:rsid w:val="00D352B8"/>
    <w:rsid w:val="00D35622"/>
    <w:rsid w:val="00D35E23"/>
    <w:rsid w:val="00D35FEC"/>
    <w:rsid w:val="00D36100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EB9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888"/>
    <w:rsid w:val="00D53A53"/>
    <w:rsid w:val="00D53AA3"/>
    <w:rsid w:val="00D549CE"/>
    <w:rsid w:val="00D55199"/>
    <w:rsid w:val="00D55647"/>
    <w:rsid w:val="00D558B4"/>
    <w:rsid w:val="00D55D1F"/>
    <w:rsid w:val="00D560E2"/>
    <w:rsid w:val="00D565AC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69B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67F7D"/>
    <w:rsid w:val="00D706B7"/>
    <w:rsid w:val="00D712FF"/>
    <w:rsid w:val="00D71510"/>
    <w:rsid w:val="00D718FF"/>
    <w:rsid w:val="00D71D3D"/>
    <w:rsid w:val="00D71D5D"/>
    <w:rsid w:val="00D721FE"/>
    <w:rsid w:val="00D7239F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5A2"/>
    <w:rsid w:val="00D75AB7"/>
    <w:rsid w:val="00D75B0E"/>
    <w:rsid w:val="00D75D60"/>
    <w:rsid w:val="00D75E1C"/>
    <w:rsid w:val="00D762CC"/>
    <w:rsid w:val="00D76597"/>
    <w:rsid w:val="00D76C89"/>
    <w:rsid w:val="00D76D63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1D44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4BFF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147"/>
    <w:rsid w:val="00D922A0"/>
    <w:rsid w:val="00D92F01"/>
    <w:rsid w:val="00D934B6"/>
    <w:rsid w:val="00D937F5"/>
    <w:rsid w:val="00D9387A"/>
    <w:rsid w:val="00D93C35"/>
    <w:rsid w:val="00D93C79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A15"/>
    <w:rsid w:val="00DA1B0C"/>
    <w:rsid w:val="00DA1EC1"/>
    <w:rsid w:val="00DA1F35"/>
    <w:rsid w:val="00DA1F3E"/>
    <w:rsid w:val="00DA23F4"/>
    <w:rsid w:val="00DA2641"/>
    <w:rsid w:val="00DA29B7"/>
    <w:rsid w:val="00DA2F34"/>
    <w:rsid w:val="00DA304A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BE2"/>
    <w:rsid w:val="00DB0F04"/>
    <w:rsid w:val="00DB11B2"/>
    <w:rsid w:val="00DB13A4"/>
    <w:rsid w:val="00DB15B6"/>
    <w:rsid w:val="00DB194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1B0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122"/>
    <w:rsid w:val="00DC32AC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350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220"/>
    <w:rsid w:val="00DD1483"/>
    <w:rsid w:val="00DD15EE"/>
    <w:rsid w:val="00DD160A"/>
    <w:rsid w:val="00DD169E"/>
    <w:rsid w:val="00DD1CA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3BF"/>
    <w:rsid w:val="00DD753C"/>
    <w:rsid w:val="00DD78A3"/>
    <w:rsid w:val="00DD7D2F"/>
    <w:rsid w:val="00DE012B"/>
    <w:rsid w:val="00DE050F"/>
    <w:rsid w:val="00DE0F4D"/>
    <w:rsid w:val="00DE105D"/>
    <w:rsid w:val="00DE130B"/>
    <w:rsid w:val="00DE16ED"/>
    <w:rsid w:val="00DE180A"/>
    <w:rsid w:val="00DE1B39"/>
    <w:rsid w:val="00DE2CA6"/>
    <w:rsid w:val="00DE2CA8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6ED"/>
    <w:rsid w:val="00DE579A"/>
    <w:rsid w:val="00DE58D2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8CC"/>
    <w:rsid w:val="00DF1B0A"/>
    <w:rsid w:val="00DF1E9B"/>
    <w:rsid w:val="00DF21DC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CB7"/>
    <w:rsid w:val="00DF4DFF"/>
    <w:rsid w:val="00DF5005"/>
    <w:rsid w:val="00DF5298"/>
    <w:rsid w:val="00DF52F5"/>
    <w:rsid w:val="00DF5334"/>
    <w:rsid w:val="00DF561F"/>
    <w:rsid w:val="00DF56BD"/>
    <w:rsid w:val="00DF57B9"/>
    <w:rsid w:val="00DF6425"/>
    <w:rsid w:val="00DF6954"/>
    <w:rsid w:val="00DF6E6B"/>
    <w:rsid w:val="00DF74D7"/>
    <w:rsid w:val="00DF75CB"/>
    <w:rsid w:val="00DF77E4"/>
    <w:rsid w:val="00DF7E01"/>
    <w:rsid w:val="00E00155"/>
    <w:rsid w:val="00E002CF"/>
    <w:rsid w:val="00E009E4"/>
    <w:rsid w:val="00E00C83"/>
    <w:rsid w:val="00E00EAC"/>
    <w:rsid w:val="00E01091"/>
    <w:rsid w:val="00E01298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620"/>
    <w:rsid w:val="00E03890"/>
    <w:rsid w:val="00E03A79"/>
    <w:rsid w:val="00E03BEF"/>
    <w:rsid w:val="00E03C16"/>
    <w:rsid w:val="00E0427C"/>
    <w:rsid w:val="00E0470E"/>
    <w:rsid w:val="00E047F1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06A9C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1A2A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90B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377"/>
    <w:rsid w:val="00E17891"/>
    <w:rsid w:val="00E17EB0"/>
    <w:rsid w:val="00E20B53"/>
    <w:rsid w:val="00E20BBF"/>
    <w:rsid w:val="00E20D9C"/>
    <w:rsid w:val="00E21162"/>
    <w:rsid w:val="00E21445"/>
    <w:rsid w:val="00E2145D"/>
    <w:rsid w:val="00E21678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CF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5D08"/>
    <w:rsid w:val="00E2672A"/>
    <w:rsid w:val="00E26BF0"/>
    <w:rsid w:val="00E26E9D"/>
    <w:rsid w:val="00E271AB"/>
    <w:rsid w:val="00E272B5"/>
    <w:rsid w:val="00E27323"/>
    <w:rsid w:val="00E277D7"/>
    <w:rsid w:val="00E278F1"/>
    <w:rsid w:val="00E27A85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802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0A2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3DB0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6E6D"/>
    <w:rsid w:val="00E4747E"/>
    <w:rsid w:val="00E4791A"/>
    <w:rsid w:val="00E47984"/>
    <w:rsid w:val="00E47AB7"/>
    <w:rsid w:val="00E47BDF"/>
    <w:rsid w:val="00E47C2F"/>
    <w:rsid w:val="00E47CE3"/>
    <w:rsid w:val="00E47CE7"/>
    <w:rsid w:val="00E47D9D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DBD"/>
    <w:rsid w:val="00E54F07"/>
    <w:rsid w:val="00E552E5"/>
    <w:rsid w:val="00E55324"/>
    <w:rsid w:val="00E55495"/>
    <w:rsid w:val="00E55617"/>
    <w:rsid w:val="00E55CD3"/>
    <w:rsid w:val="00E55D09"/>
    <w:rsid w:val="00E56095"/>
    <w:rsid w:val="00E56414"/>
    <w:rsid w:val="00E56540"/>
    <w:rsid w:val="00E565DB"/>
    <w:rsid w:val="00E565EF"/>
    <w:rsid w:val="00E56642"/>
    <w:rsid w:val="00E566BA"/>
    <w:rsid w:val="00E56B18"/>
    <w:rsid w:val="00E56CA0"/>
    <w:rsid w:val="00E56FB9"/>
    <w:rsid w:val="00E56FBF"/>
    <w:rsid w:val="00E570FF"/>
    <w:rsid w:val="00E5769E"/>
    <w:rsid w:val="00E57E61"/>
    <w:rsid w:val="00E57F51"/>
    <w:rsid w:val="00E6046B"/>
    <w:rsid w:val="00E60642"/>
    <w:rsid w:val="00E60DDD"/>
    <w:rsid w:val="00E6108C"/>
    <w:rsid w:val="00E61861"/>
    <w:rsid w:val="00E61C24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020"/>
    <w:rsid w:val="00E662D8"/>
    <w:rsid w:val="00E66521"/>
    <w:rsid w:val="00E66999"/>
    <w:rsid w:val="00E66ADA"/>
    <w:rsid w:val="00E67333"/>
    <w:rsid w:val="00E67629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26C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539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3F4C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444"/>
    <w:rsid w:val="00E87825"/>
    <w:rsid w:val="00E87918"/>
    <w:rsid w:val="00E8795A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5"/>
    <w:rsid w:val="00EA09AC"/>
    <w:rsid w:val="00EA09F0"/>
    <w:rsid w:val="00EA0EFC"/>
    <w:rsid w:val="00EA1683"/>
    <w:rsid w:val="00EA16C0"/>
    <w:rsid w:val="00EA175D"/>
    <w:rsid w:val="00EA279F"/>
    <w:rsid w:val="00EA2C2E"/>
    <w:rsid w:val="00EA30E4"/>
    <w:rsid w:val="00EA36D0"/>
    <w:rsid w:val="00EA3C96"/>
    <w:rsid w:val="00EA3C9A"/>
    <w:rsid w:val="00EA3CD6"/>
    <w:rsid w:val="00EA408F"/>
    <w:rsid w:val="00EA4214"/>
    <w:rsid w:val="00EA4402"/>
    <w:rsid w:val="00EA4603"/>
    <w:rsid w:val="00EA4858"/>
    <w:rsid w:val="00EA4DB1"/>
    <w:rsid w:val="00EA4F53"/>
    <w:rsid w:val="00EA5288"/>
    <w:rsid w:val="00EA52DA"/>
    <w:rsid w:val="00EA5317"/>
    <w:rsid w:val="00EA538E"/>
    <w:rsid w:val="00EA5507"/>
    <w:rsid w:val="00EA57E2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5A72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78A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A9C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9FD"/>
    <w:rsid w:val="00EC6E27"/>
    <w:rsid w:val="00EC70B9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2CDD"/>
    <w:rsid w:val="00ED3ABC"/>
    <w:rsid w:val="00ED3D2D"/>
    <w:rsid w:val="00ED454C"/>
    <w:rsid w:val="00ED50EC"/>
    <w:rsid w:val="00ED58B7"/>
    <w:rsid w:val="00ED62FF"/>
    <w:rsid w:val="00ED691A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227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5F8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1E9D"/>
    <w:rsid w:val="00EF24A5"/>
    <w:rsid w:val="00EF24FB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0FBA"/>
    <w:rsid w:val="00F01617"/>
    <w:rsid w:val="00F0164B"/>
    <w:rsid w:val="00F01E22"/>
    <w:rsid w:val="00F01FD3"/>
    <w:rsid w:val="00F02026"/>
    <w:rsid w:val="00F02129"/>
    <w:rsid w:val="00F0244C"/>
    <w:rsid w:val="00F0292D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7BD"/>
    <w:rsid w:val="00F058E1"/>
    <w:rsid w:val="00F05F56"/>
    <w:rsid w:val="00F06117"/>
    <w:rsid w:val="00F0682D"/>
    <w:rsid w:val="00F06C8F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6E7C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13D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1F4"/>
    <w:rsid w:val="00F255E0"/>
    <w:rsid w:val="00F25794"/>
    <w:rsid w:val="00F25978"/>
    <w:rsid w:val="00F25D4B"/>
    <w:rsid w:val="00F25D61"/>
    <w:rsid w:val="00F25FFC"/>
    <w:rsid w:val="00F26C49"/>
    <w:rsid w:val="00F275AD"/>
    <w:rsid w:val="00F27B96"/>
    <w:rsid w:val="00F27EC8"/>
    <w:rsid w:val="00F27F2A"/>
    <w:rsid w:val="00F27F38"/>
    <w:rsid w:val="00F300DA"/>
    <w:rsid w:val="00F3018F"/>
    <w:rsid w:val="00F30993"/>
    <w:rsid w:val="00F3151F"/>
    <w:rsid w:val="00F319FB"/>
    <w:rsid w:val="00F31B62"/>
    <w:rsid w:val="00F31C76"/>
    <w:rsid w:val="00F31EB1"/>
    <w:rsid w:val="00F327F0"/>
    <w:rsid w:val="00F32878"/>
    <w:rsid w:val="00F3299F"/>
    <w:rsid w:val="00F329AD"/>
    <w:rsid w:val="00F32A74"/>
    <w:rsid w:val="00F32D46"/>
    <w:rsid w:val="00F32EA7"/>
    <w:rsid w:val="00F332AE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9C7"/>
    <w:rsid w:val="00F40F83"/>
    <w:rsid w:val="00F41574"/>
    <w:rsid w:val="00F419DD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BCC"/>
    <w:rsid w:val="00F44EEC"/>
    <w:rsid w:val="00F44F75"/>
    <w:rsid w:val="00F451F7"/>
    <w:rsid w:val="00F454D8"/>
    <w:rsid w:val="00F458C6"/>
    <w:rsid w:val="00F458E1"/>
    <w:rsid w:val="00F45998"/>
    <w:rsid w:val="00F45CB2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A39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06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3"/>
    <w:rsid w:val="00F7490A"/>
    <w:rsid w:val="00F74A4F"/>
    <w:rsid w:val="00F751BC"/>
    <w:rsid w:val="00F754FA"/>
    <w:rsid w:val="00F75567"/>
    <w:rsid w:val="00F757A2"/>
    <w:rsid w:val="00F75AAD"/>
    <w:rsid w:val="00F76050"/>
    <w:rsid w:val="00F7650A"/>
    <w:rsid w:val="00F76821"/>
    <w:rsid w:val="00F769C9"/>
    <w:rsid w:val="00F76AC8"/>
    <w:rsid w:val="00F76CF9"/>
    <w:rsid w:val="00F76F3B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1D57"/>
    <w:rsid w:val="00F82040"/>
    <w:rsid w:val="00F82188"/>
    <w:rsid w:val="00F8223D"/>
    <w:rsid w:val="00F825C7"/>
    <w:rsid w:val="00F8296A"/>
    <w:rsid w:val="00F82BCD"/>
    <w:rsid w:val="00F830C4"/>
    <w:rsid w:val="00F83A4D"/>
    <w:rsid w:val="00F83C44"/>
    <w:rsid w:val="00F83C4D"/>
    <w:rsid w:val="00F842F4"/>
    <w:rsid w:val="00F84C6E"/>
    <w:rsid w:val="00F84E24"/>
    <w:rsid w:val="00F84FDD"/>
    <w:rsid w:val="00F85221"/>
    <w:rsid w:val="00F8591F"/>
    <w:rsid w:val="00F85946"/>
    <w:rsid w:val="00F85A66"/>
    <w:rsid w:val="00F85EEF"/>
    <w:rsid w:val="00F85FB1"/>
    <w:rsid w:val="00F86880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25B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97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0C"/>
    <w:rsid w:val="00FA1C9F"/>
    <w:rsid w:val="00FA1EE8"/>
    <w:rsid w:val="00FA1F99"/>
    <w:rsid w:val="00FA28B7"/>
    <w:rsid w:val="00FA2AE3"/>
    <w:rsid w:val="00FA3519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4EB0"/>
    <w:rsid w:val="00FB51FE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E65"/>
    <w:rsid w:val="00FB5F98"/>
    <w:rsid w:val="00FB6385"/>
    <w:rsid w:val="00FB6491"/>
    <w:rsid w:val="00FB6647"/>
    <w:rsid w:val="00FB7138"/>
    <w:rsid w:val="00FB7356"/>
    <w:rsid w:val="00FB7805"/>
    <w:rsid w:val="00FB7806"/>
    <w:rsid w:val="00FB79F6"/>
    <w:rsid w:val="00FB7D5C"/>
    <w:rsid w:val="00FB7EC4"/>
    <w:rsid w:val="00FC01D7"/>
    <w:rsid w:val="00FC01DC"/>
    <w:rsid w:val="00FC0A92"/>
    <w:rsid w:val="00FC0CBA"/>
    <w:rsid w:val="00FC0D44"/>
    <w:rsid w:val="00FC0E6A"/>
    <w:rsid w:val="00FC11A0"/>
    <w:rsid w:val="00FC15B5"/>
    <w:rsid w:val="00FC1B5B"/>
    <w:rsid w:val="00FC1DA0"/>
    <w:rsid w:val="00FC22FE"/>
    <w:rsid w:val="00FC2685"/>
    <w:rsid w:val="00FC2868"/>
    <w:rsid w:val="00FC3030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1B70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15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974"/>
    <w:rsid w:val="00FD7B6A"/>
    <w:rsid w:val="00FD7C6A"/>
    <w:rsid w:val="00FD7EA2"/>
    <w:rsid w:val="00FE01A4"/>
    <w:rsid w:val="00FE01F5"/>
    <w:rsid w:val="00FE0893"/>
    <w:rsid w:val="00FE0948"/>
    <w:rsid w:val="00FE0B7F"/>
    <w:rsid w:val="00FE0FA2"/>
    <w:rsid w:val="00FE1151"/>
    <w:rsid w:val="00FE1536"/>
    <w:rsid w:val="00FE15E1"/>
    <w:rsid w:val="00FE16F8"/>
    <w:rsid w:val="00FE187D"/>
    <w:rsid w:val="00FE1B42"/>
    <w:rsid w:val="00FE2079"/>
    <w:rsid w:val="00FE22A8"/>
    <w:rsid w:val="00FE25C9"/>
    <w:rsid w:val="00FE27A4"/>
    <w:rsid w:val="00FE2C98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6CB5"/>
    <w:rsid w:val="00FE7354"/>
    <w:rsid w:val="00FE7C1B"/>
    <w:rsid w:val="00FF0572"/>
    <w:rsid w:val="00FF0A2A"/>
    <w:rsid w:val="00FF0FE9"/>
    <w:rsid w:val="00FF10D2"/>
    <w:rsid w:val="00FF10EA"/>
    <w:rsid w:val="00FF13F2"/>
    <w:rsid w:val="00FF14AF"/>
    <w:rsid w:val="00FF14EE"/>
    <w:rsid w:val="00FF1A89"/>
    <w:rsid w:val="00FF1BA8"/>
    <w:rsid w:val="00FF1E5F"/>
    <w:rsid w:val="00FF20E2"/>
    <w:rsid w:val="00FF220A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335"/>
    <w:rsid w:val="00FF459F"/>
    <w:rsid w:val="00FF4B5A"/>
    <w:rsid w:val="00FF4E8C"/>
    <w:rsid w:val="00FF5057"/>
    <w:rsid w:val="00FF53CE"/>
    <w:rsid w:val="00FF5409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ersonName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11"/>
    <w:next w:val="11"/>
    <w:link w:val="50"/>
    <w:rsid w:val="00BD71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BD712D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character" w:customStyle="1" w:styleId="First0">
    <w:name w:val="FirstОснТекст Знак"/>
    <w:link w:val="First"/>
    <w:rsid w:val="00A625D0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3761AB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qFormat/>
    <w:rsid w:val="003761AB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qFormat/>
    <w:rsid w:val="009F5798"/>
    <w:rPr>
      <w:sz w:val="16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customStyle="1" w:styleId="ac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d">
    <w:name w:val="ОснТекст:"/>
    <w:basedOn w:val="a0"/>
    <w:next w:val="a"/>
    <w:rsid w:val="003761AB"/>
    <w:pPr>
      <w:spacing w:after="120"/>
    </w:pPr>
  </w:style>
  <w:style w:type="paragraph" w:customStyle="1" w:styleId="ae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f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2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  <w:style w:type="paragraph" w:customStyle="1" w:styleId="first3">
    <w:name w:val="first"/>
    <w:basedOn w:val="a"/>
    <w:rsid w:val="00C306D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BD712D"/>
    <w:rPr>
      <w:b/>
      <w:sz w:val="22"/>
      <w:szCs w:val="22"/>
    </w:rPr>
  </w:style>
  <w:style w:type="paragraph" w:customStyle="1" w:styleId="11">
    <w:name w:val="Обычный1"/>
    <w:rsid w:val="00BD712D"/>
  </w:style>
  <w:style w:type="character" w:customStyle="1" w:styleId="60">
    <w:name w:val="Заголовок 6 Знак"/>
    <w:basedOn w:val="a1"/>
    <w:link w:val="6"/>
    <w:rsid w:val="00BD712D"/>
    <w:rPr>
      <w:b/>
    </w:rPr>
  </w:style>
  <w:style w:type="paragraph" w:customStyle="1" w:styleId="Default">
    <w:name w:val="Default"/>
    <w:rsid w:val="0003076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e">
    <w:name w:val="List Paragraph"/>
    <w:basedOn w:val="a"/>
    <w:uiPriority w:val="34"/>
    <w:qFormat/>
    <w:rsid w:val="00173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zh.ukibasova\Desktop\&#1053;&#1086;&#1074;&#1072;&#1103;%20&#1088;&#1072;&#1073;&#1086;&#1090;&#1072;\&#1044;&#1054;&#1050;&#1051;&#1040;&#1044;\6.&#1080;&#1102;&#1085;&#1100;\&#1075;&#1088;&#1072;&#1092;&#1080;&#1082;&#1080;\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071156289707751"/>
          <c:y val="3.5398230088495616E-2"/>
          <c:w val="0.7445997458703939"/>
          <c:h val="0.8333333333333337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333E-2"/>
                  <c:y val="1.9299058205959669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925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669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12E-2"/>
                  <c:y val="4.9019607843137246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78E-2"/>
                  <c:y val="2.450980392156866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212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669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669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Аktobе</c:v>
                </c:pt>
                <c:pt idx="3">
                  <c:v>Аlmaty</c:v>
                </c:pt>
                <c:pt idx="4">
                  <c:v>Аtyrau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Кaragandy</c:v>
                </c:pt>
                <c:pt idx="8">
                  <c:v>Коstanai</c:v>
                </c:pt>
                <c:pt idx="9">
                  <c:v>Кyzylorda</c:v>
                </c:pt>
                <c:pt idx="10">
                  <c:v>Мangystau</c:v>
                </c:pt>
                <c:pt idx="11">
                  <c:v>Pavlodar</c:v>
                </c:pt>
                <c:pt idx="12">
                  <c:v>Soltustik Кazakhstan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115.5</c:v>
                </c:pt>
                <c:pt idx="1">
                  <c:v>116.5</c:v>
                </c:pt>
                <c:pt idx="2">
                  <c:v>116.3</c:v>
                </c:pt>
                <c:pt idx="3">
                  <c:v>123.6</c:v>
                </c:pt>
                <c:pt idx="4">
                  <c:v>118.7</c:v>
                </c:pt>
                <c:pt idx="5">
                  <c:v>114.9</c:v>
                </c:pt>
                <c:pt idx="6">
                  <c:v>125.7</c:v>
                </c:pt>
                <c:pt idx="7">
                  <c:v>122.2</c:v>
                </c:pt>
                <c:pt idx="8">
                  <c:v>115.8</c:v>
                </c:pt>
                <c:pt idx="9">
                  <c:v>118.6</c:v>
                </c:pt>
                <c:pt idx="10">
                  <c:v>106.6</c:v>
                </c:pt>
                <c:pt idx="11">
                  <c:v>114.9</c:v>
                </c:pt>
                <c:pt idx="12">
                  <c:v>119.5</c:v>
                </c:pt>
                <c:pt idx="13">
                  <c:v>124.3</c:v>
                </c:pt>
                <c:pt idx="14">
                  <c:v>118.6</c:v>
                </c:pt>
                <c:pt idx="15">
                  <c:v>111.4</c:v>
                </c:pt>
                <c:pt idx="16">
                  <c:v>113.4</c:v>
                </c:pt>
                <c:pt idx="17">
                  <c:v>115.3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43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904E-2"/>
                  <c:y val="-2.7885209201791066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139E-4"/>
                  <c:y val="-9.3544465030107275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708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7E-2"/>
                  <c:y val="8.1828006793268975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8889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9E-2"/>
                  <c:y val="4.4934121440071291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285E-2"/>
                  <c:y val="-1.7093175853018451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717E-2"/>
                  <c:y val="-2.154546858113335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873E-2"/>
                  <c:y val="-3.805002315886988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571E-2"/>
                  <c:y val="-2.833680716381047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6939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829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389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89E-2"/>
                  <c:y val="-9.0319592403891066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78E-2"/>
                  <c:y val="1.9299058205959669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Аktobе</c:v>
                </c:pt>
                <c:pt idx="3">
                  <c:v>Аlmaty</c:v>
                </c:pt>
                <c:pt idx="4">
                  <c:v>Аtyrau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Кaragandy</c:v>
                </c:pt>
                <c:pt idx="8">
                  <c:v>Коstanai</c:v>
                </c:pt>
                <c:pt idx="9">
                  <c:v>Кyzylorda</c:v>
                </c:pt>
                <c:pt idx="10">
                  <c:v>Мangystau</c:v>
                </c:pt>
                <c:pt idx="11">
                  <c:v>Pavlodar</c:v>
                </c:pt>
                <c:pt idx="12">
                  <c:v>Soltustik Кazakhstan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107.6</c:v>
                </c:pt>
                <c:pt idx="1">
                  <c:v>108.5</c:v>
                </c:pt>
                <c:pt idx="2">
                  <c:v>108.5</c:v>
                </c:pt>
                <c:pt idx="3">
                  <c:v>115.4</c:v>
                </c:pt>
                <c:pt idx="4">
                  <c:v>110.6</c:v>
                </c:pt>
                <c:pt idx="5">
                  <c:v>107.2</c:v>
                </c:pt>
                <c:pt idx="6">
                  <c:v>117.4</c:v>
                </c:pt>
                <c:pt idx="7">
                  <c:v>113.4</c:v>
                </c:pt>
                <c:pt idx="8">
                  <c:v>108.1</c:v>
                </c:pt>
                <c:pt idx="9">
                  <c:v>110.6</c:v>
                </c:pt>
                <c:pt idx="10">
                  <c:v>98.3</c:v>
                </c:pt>
                <c:pt idx="11">
                  <c:v>107.1</c:v>
                </c:pt>
                <c:pt idx="12">
                  <c:v>111.4</c:v>
                </c:pt>
                <c:pt idx="13">
                  <c:v>115.8</c:v>
                </c:pt>
                <c:pt idx="14">
                  <c:v>110.4</c:v>
                </c:pt>
                <c:pt idx="15">
                  <c:v>104</c:v>
                </c:pt>
                <c:pt idx="16">
                  <c:v>106</c:v>
                </c:pt>
                <c:pt idx="17">
                  <c:v>108</c:v>
                </c:pt>
              </c:numCache>
            </c:numRef>
          </c:val>
        </c:ser>
        <c:axId val="91766144"/>
        <c:axId val="91809280"/>
      </c:barChart>
      <c:catAx>
        <c:axId val="91766144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91809280"/>
        <c:crossesAt val="100"/>
        <c:auto val="1"/>
        <c:lblAlgn val="ctr"/>
        <c:lblOffset val="100"/>
        <c:tickLblSkip val="1"/>
        <c:tickMarkSkip val="1"/>
      </c:catAx>
      <c:valAx>
        <c:axId val="91809280"/>
        <c:scaling>
          <c:orientation val="minMax"/>
          <c:max val="13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91766144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5247776365946649E-2"/>
          <c:y val="0.93510324483775631"/>
          <c:w val="0.98475222363405324"/>
          <c:h val="3.8348082595870206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D2137-7001-471E-B13C-C194DA10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MD.DOT</Template>
  <TotalTime>2493</TotalTime>
  <Pages>29</Pages>
  <Words>12417</Words>
  <Characters>70780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zh.ukibasova</cp:lastModifiedBy>
  <cp:revision>1809</cp:revision>
  <cp:lastPrinted>2020-03-12T06:52:00Z</cp:lastPrinted>
  <dcterms:created xsi:type="dcterms:W3CDTF">2020-07-13T16:19:00Z</dcterms:created>
  <dcterms:modified xsi:type="dcterms:W3CDTF">2021-08-06T05:10:00Z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